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14:paraId="65D222A4" w14:textId="225C6BEB"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14:paraId="4987EC22" w14:textId="77777777" w:rsidR="00FF524A" w:rsidRPr="00662557" w:rsidRDefault="00FF524A" w:rsidP="005F7416">
      <w:pPr>
        <w:spacing w:line="269" w:lineRule="auto"/>
        <w:rPr>
          <w:rFonts w:asciiTheme="minorHAnsi" w:hAnsiTheme="minorHAnsi" w:cstheme="minorHAnsi"/>
          <w:sz w:val="20"/>
          <w:szCs w:val="20"/>
        </w:rPr>
      </w:pPr>
    </w:p>
    <w:p w14:paraId="7E7AA62B" w14:textId="77777777" w:rsidR="00FF524A" w:rsidRPr="00662557" w:rsidRDefault="00FF524A" w:rsidP="00EB1AE1"/>
    <w:p w14:paraId="4245CD50" w14:textId="1A97FBB3"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14:paraId="0AE23C20" w14:textId="77777777" w:rsidR="00FF524A" w:rsidRPr="00662557" w:rsidRDefault="00FF524A" w:rsidP="005F7416">
      <w:pPr>
        <w:spacing w:line="269" w:lineRule="auto"/>
        <w:rPr>
          <w:rFonts w:asciiTheme="minorHAnsi" w:hAnsiTheme="minorHAnsi"/>
          <w:sz w:val="20"/>
          <w:szCs w:val="20"/>
        </w:rPr>
      </w:pPr>
    </w:p>
    <w:p w14:paraId="242944BC"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14:paraId="5E3EA11C" w14:textId="77777777" w:rsidR="00FF524A" w:rsidRPr="00662557" w:rsidRDefault="00FF524A" w:rsidP="005F7416">
      <w:pPr>
        <w:spacing w:line="269" w:lineRule="auto"/>
        <w:rPr>
          <w:rFonts w:asciiTheme="minorHAnsi" w:hAnsiTheme="minorHAnsi"/>
          <w:sz w:val="20"/>
          <w:szCs w:val="20"/>
        </w:rPr>
      </w:pPr>
    </w:p>
    <w:bookmarkStart w:id="0" w:name="_GoBack"/>
    <w:permStart w:id="938440539" w:edGrp="everyone"/>
    <w:p w14:paraId="5225F6E6" w14:textId="77777777"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bookmarkEnd w:id="0"/>
      <w:permEnd w:id="938440539"/>
      <w:r w:rsidRPr="00662557">
        <w:rPr>
          <w:rFonts w:asciiTheme="minorHAnsi" w:hAnsiTheme="minorHAnsi" w:cstheme="minorHAnsi"/>
          <w:noProof w:val="0"/>
          <w:sz w:val="20"/>
          <w:szCs w:val="20"/>
        </w:rPr>
        <w:t xml:space="preserve">, matična številka </w:t>
      </w:r>
      <w:permStart w:id="63138025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631380250"/>
      <w:r w:rsidRPr="00662557">
        <w:rPr>
          <w:rFonts w:asciiTheme="minorHAnsi" w:hAnsiTheme="minorHAnsi" w:cstheme="minorHAnsi"/>
          <w:noProof w:val="0"/>
          <w:sz w:val="20"/>
          <w:szCs w:val="20"/>
        </w:rPr>
        <w:t xml:space="preserve">, davčna številka </w:t>
      </w:r>
      <w:permStart w:id="777875754"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77875754"/>
      <w:r w:rsidRPr="00662557">
        <w:rPr>
          <w:rFonts w:asciiTheme="minorHAnsi" w:hAnsiTheme="minorHAnsi" w:cstheme="minorHAnsi"/>
          <w:noProof w:val="0"/>
          <w:sz w:val="20"/>
          <w:szCs w:val="20"/>
        </w:rPr>
        <w:t xml:space="preserve">, ki ga zastopa </w:t>
      </w:r>
      <w:permStart w:id="1911385528"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11385528"/>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14:paraId="53BF61DF" w14:textId="77777777" w:rsidR="00FF524A" w:rsidRPr="00662557" w:rsidRDefault="00FF524A" w:rsidP="005F7416">
      <w:pPr>
        <w:spacing w:line="269" w:lineRule="auto"/>
        <w:rPr>
          <w:rFonts w:asciiTheme="minorHAnsi" w:hAnsiTheme="minorHAnsi"/>
          <w:sz w:val="20"/>
          <w:szCs w:val="20"/>
        </w:rPr>
      </w:pPr>
    </w:p>
    <w:p w14:paraId="701A928F"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14:paraId="11F8A3F1" w14:textId="77777777" w:rsidR="00FF524A" w:rsidRPr="00662557" w:rsidRDefault="00FF524A" w:rsidP="005F7416">
      <w:pPr>
        <w:spacing w:line="269" w:lineRule="auto"/>
        <w:rPr>
          <w:rFonts w:asciiTheme="minorHAnsi" w:hAnsiTheme="minorHAnsi"/>
          <w:sz w:val="20"/>
          <w:szCs w:val="20"/>
        </w:rPr>
      </w:pPr>
    </w:p>
    <w:p w14:paraId="1F7EB0BC" w14:textId="77777777" w:rsidR="00FF524A" w:rsidRPr="00662557" w:rsidRDefault="00FF524A" w:rsidP="005F7416">
      <w:pPr>
        <w:spacing w:line="269" w:lineRule="auto"/>
        <w:rPr>
          <w:rFonts w:asciiTheme="minorHAnsi" w:hAnsiTheme="minorHAnsi"/>
          <w:sz w:val="20"/>
          <w:szCs w:val="20"/>
        </w:rPr>
      </w:pPr>
    </w:p>
    <w:p w14:paraId="5A4ED1F2" w14:textId="135A7CCF" w:rsidR="00FF524A" w:rsidRPr="00734F2E" w:rsidRDefault="00FF524A" w:rsidP="005F7416">
      <w:pPr>
        <w:spacing w:line="269" w:lineRule="auto"/>
        <w:jc w:val="center"/>
        <w:rPr>
          <w:rFonts w:asciiTheme="minorHAnsi" w:hAnsiTheme="minorHAnsi"/>
          <w:sz w:val="24"/>
        </w:rPr>
      </w:pPr>
      <w:r w:rsidRPr="00734F2E">
        <w:rPr>
          <w:rFonts w:asciiTheme="minorHAnsi" w:hAnsiTheme="minorHAnsi"/>
          <w:b/>
          <w:sz w:val="24"/>
        </w:rPr>
        <w:t xml:space="preserve">POGODBO št. </w:t>
      </w:r>
      <w:r w:rsidR="007600BF" w:rsidRPr="00734F2E">
        <w:rPr>
          <w:rFonts w:asciiTheme="minorHAnsi" w:hAnsiTheme="minorHAnsi"/>
          <w:b/>
          <w:sz w:val="24"/>
        </w:rPr>
        <w:t>430-</w:t>
      </w:r>
      <w:r w:rsidR="00D06E16" w:rsidRPr="00734F2E">
        <w:rPr>
          <w:rFonts w:asciiTheme="minorHAnsi" w:hAnsiTheme="minorHAnsi"/>
          <w:b/>
          <w:sz w:val="24"/>
        </w:rPr>
        <w:t>58</w:t>
      </w:r>
      <w:r w:rsidR="007600BF" w:rsidRPr="00734F2E">
        <w:rPr>
          <w:rFonts w:asciiTheme="minorHAnsi" w:hAnsiTheme="minorHAnsi"/>
          <w:b/>
          <w:sz w:val="24"/>
        </w:rPr>
        <w:t>/20</w:t>
      </w:r>
      <w:r w:rsidR="00D06E16" w:rsidRPr="00734F2E">
        <w:rPr>
          <w:rFonts w:asciiTheme="minorHAnsi" w:hAnsiTheme="minorHAnsi"/>
          <w:b/>
          <w:sz w:val="24"/>
        </w:rPr>
        <w:t>20</w:t>
      </w:r>
      <w:r w:rsidRPr="00734F2E">
        <w:rPr>
          <w:rFonts w:asciiTheme="minorHAnsi" w:hAnsiTheme="minorHAnsi"/>
          <w:b/>
          <w:sz w:val="24"/>
        </w:rPr>
        <w:t>/</w:t>
      </w:r>
      <w:r w:rsidR="00DF3658" w:rsidRPr="00734F2E">
        <w:rPr>
          <w:rFonts w:asciiTheme="minorHAnsi" w:hAnsiTheme="minorHAnsi"/>
          <w:b/>
          <w:sz w:val="24"/>
        </w:rPr>
        <w:t>__</w:t>
      </w:r>
    </w:p>
    <w:p w14:paraId="506F4516" w14:textId="77777777" w:rsidR="00F22811" w:rsidRDefault="00F22811" w:rsidP="00F22811">
      <w:pPr>
        <w:spacing w:line="269" w:lineRule="auto"/>
        <w:jc w:val="center"/>
        <w:rPr>
          <w:rFonts w:asciiTheme="minorHAnsi" w:hAnsiTheme="minorHAnsi" w:cstheme="minorHAnsi"/>
          <w:sz w:val="24"/>
        </w:rPr>
      </w:pPr>
    </w:p>
    <w:p w14:paraId="4C43A1D1" w14:textId="77777777" w:rsidR="00F22811" w:rsidRPr="00F22811" w:rsidRDefault="00F22811" w:rsidP="00F22811">
      <w:pPr>
        <w:spacing w:line="269" w:lineRule="auto"/>
        <w:jc w:val="center"/>
        <w:rPr>
          <w:rFonts w:asciiTheme="minorHAnsi" w:hAnsiTheme="minorHAnsi"/>
          <w:b/>
          <w:bCs/>
          <w:sz w:val="24"/>
        </w:rPr>
      </w:pPr>
      <w:r w:rsidRPr="00F22811">
        <w:rPr>
          <w:rFonts w:asciiTheme="minorHAnsi" w:hAnsiTheme="minorHAnsi" w:cstheme="minorHAnsi"/>
          <w:b/>
          <w:sz w:val="24"/>
        </w:rPr>
        <w:t>Izdelava, implementacija in vzdrževanje informacijskega sistema za zbiranje, obdelavo, analitiko, poročanje in prikaz podatkov o elektronskih komunikacijah in poštnih storitvah</w:t>
      </w:r>
    </w:p>
    <w:p w14:paraId="35BA3B84" w14:textId="4FF75708" w:rsidR="00F22811" w:rsidRDefault="00F22811" w:rsidP="005F7416">
      <w:pPr>
        <w:spacing w:line="269" w:lineRule="auto"/>
        <w:rPr>
          <w:rFonts w:asciiTheme="minorHAnsi" w:hAnsiTheme="minorHAnsi"/>
          <w:b/>
          <w:bCs/>
          <w:sz w:val="20"/>
          <w:szCs w:val="20"/>
        </w:rPr>
      </w:pPr>
    </w:p>
    <w:p w14:paraId="06702A6C" w14:textId="77777777" w:rsidR="00F22811" w:rsidRPr="00662557" w:rsidRDefault="00F22811" w:rsidP="005F7416">
      <w:pPr>
        <w:spacing w:line="269" w:lineRule="auto"/>
        <w:rPr>
          <w:rFonts w:asciiTheme="minorHAnsi" w:hAnsiTheme="minorHAnsi"/>
          <w:b/>
          <w:bCs/>
          <w:sz w:val="20"/>
          <w:szCs w:val="20"/>
        </w:rPr>
      </w:pPr>
    </w:p>
    <w:p w14:paraId="13E1105A"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14:paraId="38BA08E4" w14:textId="77777777" w:rsidR="00FF524A" w:rsidRPr="00662557" w:rsidRDefault="00FF524A" w:rsidP="005F7416">
      <w:pPr>
        <w:spacing w:line="269" w:lineRule="auto"/>
        <w:rPr>
          <w:rFonts w:asciiTheme="minorHAnsi" w:hAnsiTheme="minorHAnsi"/>
          <w:sz w:val="20"/>
          <w:szCs w:val="20"/>
        </w:rPr>
      </w:pPr>
    </w:p>
    <w:p w14:paraId="0B114B9A" w14:textId="77777777" w:rsidR="00FF524A" w:rsidRPr="00662557" w:rsidRDefault="00FF524A" w:rsidP="00F7042B">
      <w:pPr>
        <w:pStyle w:val="Odstavekseznama"/>
        <w:numPr>
          <w:ilvl w:val="0"/>
          <w:numId w:val="14"/>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18DF710" w14:textId="77777777" w:rsidR="00FF524A" w:rsidRPr="00662557" w:rsidRDefault="00FF524A" w:rsidP="005F7416">
      <w:pPr>
        <w:spacing w:line="269" w:lineRule="auto"/>
        <w:rPr>
          <w:rFonts w:asciiTheme="minorHAnsi" w:hAnsiTheme="minorHAnsi"/>
          <w:sz w:val="20"/>
          <w:szCs w:val="20"/>
        </w:rPr>
      </w:pPr>
    </w:p>
    <w:p w14:paraId="2E4BE96B" w14:textId="77777777" w:rsidR="00FF524A" w:rsidRPr="00662557" w:rsidRDefault="00FF524A" w:rsidP="00F7042B">
      <w:pPr>
        <w:pStyle w:val="Odstavekseznama"/>
        <w:numPr>
          <w:ilvl w:val="0"/>
          <w:numId w:val="6"/>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14:paraId="31468816" w14:textId="211780FE"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1891390535"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891390535"/>
      <w:r w:rsidRPr="00662557">
        <w:rPr>
          <w:rFonts w:asciiTheme="minorHAnsi" w:hAnsiTheme="minorHAnsi"/>
          <w:sz w:val="20"/>
          <w:szCs w:val="20"/>
        </w:rPr>
        <w:t xml:space="preserve"> z dne </w:t>
      </w:r>
      <w:permStart w:id="75281770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52817707"/>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permStart w:id="161127708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1611277086"/>
      <w:r w:rsidR="007869F4" w:rsidRPr="00662557">
        <w:rPr>
          <w:rFonts w:asciiTheme="minorHAnsi" w:hAnsiTheme="minorHAnsi"/>
          <w:sz w:val="20"/>
          <w:szCs w:val="20"/>
        </w:rPr>
        <w:t xml:space="preserve"> z dne </w:t>
      </w:r>
      <w:permStart w:id="62649004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626490046"/>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734F2E">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14:paraId="79DF8224" w14:textId="5D2EA0BB"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740966114"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40966114"/>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1412980313"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41298031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w:t>
      </w:r>
      <w:r w:rsidR="003B2C57">
        <w:rPr>
          <w:rFonts w:asciiTheme="minorHAnsi" w:hAnsiTheme="minorHAnsi"/>
          <w:sz w:val="20"/>
          <w:szCs w:val="20"/>
        </w:rPr>
        <w:t xml:space="preserve">predmetnega </w:t>
      </w:r>
      <w:r w:rsidRPr="00662557">
        <w:rPr>
          <w:rFonts w:asciiTheme="minorHAnsi" w:hAnsiTheme="minorHAnsi"/>
          <w:sz w:val="20"/>
          <w:szCs w:val="20"/>
        </w:rPr>
        <w:t>javnega naročila</w:t>
      </w:r>
      <w:r w:rsidR="00010477">
        <w:rPr>
          <w:rFonts w:asciiTheme="minorHAnsi" w:hAnsiTheme="minorHAnsi"/>
          <w:sz w:val="20"/>
          <w:szCs w:val="20"/>
        </w:rPr>
        <w:t>;</w:t>
      </w:r>
    </w:p>
    <w:p w14:paraId="0E908A3B" w14:textId="32E623D1"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da je izvajalec strokovno in tehnično usposobljen </w:t>
      </w:r>
      <w:r w:rsidR="003B2C57">
        <w:rPr>
          <w:rFonts w:asciiTheme="minorHAnsi" w:hAnsiTheme="minorHAnsi"/>
          <w:sz w:val="20"/>
          <w:szCs w:val="20"/>
        </w:rPr>
        <w:t xml:space="preserve">za izvedbo </w:t>
      </w:r>
      <w:r w:rsidRPr="00662557">
        <w:rPr>
          <w:rFonts w:asciiTheme="minorHAnsi" w:hAnsiTheme="minorHAnsi"/>
          <w:sz w:val="20"/>
          <w:szCs w:val="20"/>
        </w:rPr>
        <w:t>naročil</w:t>
      </w:r>
      <w:r w:rsidR="003B2C57">
        <w:rPr>
          <w:rFonts w:asciiTheme="minorHAnsi" w:hAnsiTheme="minorHAnsi"/>
          <w:sz w:val="20"/>
          <w:szCs w:val="20"/>
        </w:rPr>
        <w:t>a</w:t>
      </w:r>
      <w:r w:rsidRPr="00662557">
        <w:rPr>
          <w:rFonts w:asciiTheme="minorHAnsi" w:hAnsiTheme="minorHAnsi"/>
          <w:sz w:val="20"/>
          <w:szCs w:val="20"/>
        </w:rPr>
        <w:t xml:space="preserve"> po tej pogodbi.</w:t>
      </w:r>
    </w:p>
    <w:p w14:paraId="5A13A351" w14:textId="77777777" w:rsidR="00FF524A" w:rsidRPr="00662557" w:rsidRDefault="00FF524A" w:rsidP="005F7416">
      <w:pPr>
        <w:spacing w:line="269" w:lineRule="auto"/>
        <w:ind w:left="720"/>
        <w:rPr>
          <w:rFonts w:asciiTheme="minorHAnsi" w:hAnsiTheme="minorHAnsi"/>
          <w:sz w:val="20"/>
          <w:szCs w:val="20"/>
        </w:rPr>
      </w:pPr>
    </w:p>
    <w:p w14:paraId="3E6D48DF" w14:textId="1D413B66" w:rsidR="00FF524A" w:rsidRPr="00662557" w:rsidRDefault="00FF524A" w:rsidP="00F7042B">
      <w:pPr>
        <w:pStyle w:val="Odstavekseznama"/>
        <w:numPr>
          <w:ilvl w:val="0"/>
          <w:numId w:val="6"/>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Ponudba</w:t>
      </w:r>
      <w:r w:rsidR="003B2C57">
        <w:rPr>
          <w:rFonts w:asciiTheme="minorHAnsi" w:hAnsiTheme="minorHAnsi"/>
          <w:sz w:val="20"/>
          <w:szCs w:val="20"/>
        </w:rPr>
        <w:t xml:space="preserve"> in</w:t>
      </w:r>
      <w:r w:rsidR="00F45465">
        <w:rPr>
          <w:rFonts w:asciiTheme="minorHAnsi" w:hAnsiTheme="minorHAnsi"/>
          <w:sz w:val="20"/>
          <w:szCs w:val="20"/>
        </w:rPr>
        <w:t xml:space="preserve"> </w:t>
      </w:r>
      <w:r w:rsidRPr="00662557">
        <w:rPr>
          <w:rFonts w:asciiTheme="minorHAnsi" w:hAnsiTheme="minorHAnsi"/>
          <w:sz w:val="20"/>
          <w:szCs w:val="20"/>
        </w:rPr>
        <w:t xml:space="preserve">dokumentacija v zvezi z oddajo javnega naročila št. </w:t>
      </w:r>
      <w:r w:rsidR="00AE1023" w:rsidRPr="00D222FF">
        <w:rPr>
          <w:rFonts w:asciiTheme="minorHAnsi" w:hAnsiTheme="minorHAnsi" w:cstheme="minorHAnsi"/>
          <w:sz w:val="20"/>
          <w:szCs w:val="20"/>
        </w:rPr>
        <w:t>430-</w:t>
      </w:r>
      <w:r w:rsidR="00D06E16" w:rsidRPr="00D222FF">
        <w:rPr>
          <w:rFonts w:asciiTheme="minorHAnsi" w:hAnsiTheme="minorHAnsi" w:cstheme="minorHAnsi"/>
          <w:sz w:val="20"/>
          <w:szCs w:val="20"/>
        </w:rPr>
        <w:t>58</w:t>
      </w:r>
      <w:r w:rsidR="00AE1023" w:rsidRPr="00D222FF">
        <w:rPr>
          <w:rFonts w:asciiTheme="minorHAnsi" w:hAnsiTheme="minorHAnsi" w:cstheme="minorHAnsi"/>
          <w:sz w:val="20"/>
          <w:szCs w:val="20"/>
        </w:rPr>
        <w:t>/20</w:t>
      </w:r>
      <w:r w:rsidR="00D06E16" w:rsidRPr="00D222FF">
        <w:rPr>
          <w:rFonts w:asciiTheme="minorHAnsi" w:hAnsiTheme="minorHAnsi" w:cstheme="minorHAnsi"/>
          <w:sz w:val="20"/>
          <w:szCs w:val="20"/>
        </w:rPr>
        <w:t>20</w:t>
      </w:r>
      <w:r w:rsidR="00AE1023" w:rsidRPr="00D222FF">
        <w:rPr>
          <w:rFonts w:asciiTheme="minorHAnsi" w:hAnsiTheme="minorHAnsi" w:cstheme="minorHAnsi"/>
          <w:sz w:val="20"/>
          <w:szCs w:val="20"/>
        </w:rPr>
        <w:t>/</w:t>
      </w:r>
      <w:r w:rsidR="00D222FF" w:rsidRPr="00D222FF">
        <w:rPr>
          <w:rFonts w:asciiTheme="minorHAnsi" w:hAnsiTheme="minorHAnsi" w:cstheme="minorHAnsi"/>
          <w:sz w:val="20"/>
          <w:szCs w:val="20"/>
        </w:rPr>
        <w:t>3</w:t>
      </w:r>
      <w:r w:rsidRPr="00D222FF">
        <w:rPr>
          <w:rFonts w:asciiTheme="minorHAnsi" w:hAnsiTheme="minorHAnsi" w:cstheme="minorHAnsi"/>
          <w:sz w:val="20"/>
          <w:szCs w:val="20"/>
        </w:rPr>
        <w:t xml:space="preserve"> z dne </w:t>
      </w:r>
      <w:r w:rsidR="00D222FF" w:rsidRPr="00D222FF">
        <w:rPr>
          <w:rFonts w:asciiTheme="minorHAnsi" w:hAnsiTheme="minorHAnsi" w:cstheme="minorHAnsi"/>
          <w:sz w:val="20"/>
          <w:szCs w:val="20"/>
        </w:rPr>
        <w:t>17</w:t>
      </w:r>
      <w:r w:rsidR="00734F2E" w:rsidRPr="00D222FF">
        <w:rPr>
          <w:rFonts w:asciiTheme="minorHAnsi" w:hAnsiTheme="minorHAnsi" w:cstheme="minorHAnsi"/>
          <w:sz w:val="20"/>
          <w:szCs w:val="20"/>
        </w:rPr>
        <w:t>.</w:t>
      </w:r>
      <w:r w:rsidR="00D222FF" w:rsidRPr="00D222FF">
        <w:rPr>
          <w:rFonts w:asciiTheme="minorHAnsi" w:hAnsiTheme="minorHAnsi" w:cstheme="minorHAnsi"/>
          <w:sz w:val="20"/>
          <w:szCs w:val="20"/>
        </w:rPr>
        <w:t xml:space="preserve"> 12</w:t>
      </w:r>
      <w:r w:rsidR="007A600C" w:rsidRPr="00D222FF">
        <w:rPr>
          <w:rFonts w:asciiTheme="minorHAnsi" w:hAnsiTheme="minorHAnsi" w:cstheme="minorHAnsi"/>
          <w:sz w:val="20"/>
          <w:szCs w:val="20"/>
        </w:rPr>
        <w:t>.</w:t>
      </w:r>
      <w:r w:rsidR="005F7416" w:rsidRPr="00D222FF">
        <w:rPr>
          <w:rFonts w:asciiTheme="minorHAnsi" w:hAnsiTheme="minorHAnsi" w:cstheme="minorHAnsi"/>
          <w:sz w:val="20"/>
          <w:szCs w:val="20"/>
        </w:rPr>
        <w:t xml:space="preserve"> 20</w:t>
      </w:r>
      <w:r w:rsidR="00662557" w:rsidRPr="00D222FF">
        <w:rPr>
          <w:rFonts w:asciiTheme="minorHAnsi" w:hAnsiTheme="minorHAnsi" w:cstheme="minorHAnsi"/>
          <w:sz w:val="20"/>
          <w:szCs w:val="20"/>
        </w:rPr>
        <w:t>2</w:t>
      </w:r>
      <w:r w:rsidR="0015235F">
        <w:rPr>
          <w:rFonts w:asciiTheme="minorHAnsi" w:hAnsiTheme="minorHAnsi" w:cstheme="minorHAnsi"/>
          <w:sz w:val="20"/>
          <w:szCs w:val="20"/>
        </w:rPr>
        <w:t>0</w:t>
      </w:r>
      <w:r w:rsidRPr="00662557">
        <w:rPr>
          <w:rFonts w:asciiTheme="minorHAnsi" w:hAnsiTheme="minorHAnsi"/>
          <w:sz w:val="20"/>
          <w:szCs w:val="20"/>
        </w:rPr>
        <w:t>, katere del so tudi tehnične specifikacije naročila, s</w:t>
      </w:r>
      <w:r w:rsidR="00F45465">
        <w:rPr>
          <w:rFonts w:asciiTheme="minorHAnsi" w:hAnsiTheme="minorHAnsi"/>
          <w:sz w:val="20"/>
          <w:szCs w:val="20"/>
        </w:rPr>
        <w:t>o</w:t>
      </w:r>
      <w:r w:rsidRPr="00662557">
        <w:rPr>
          <w:rFonts w:asciiTheme="minorHAnsi" w:hAnsiTheme="minorHAnsi"/>
          <w:sz w:val="20"/>
          <w:szCs w:val="20"/>
        </w:rPr>
        <w:t xml:space="preserve"> sestavni del te pogodbe. </w:t>
      </w:r>
    </w:p>
    <w:p w14:paraId="019162D1" w14:textId="77777777" w:rsidR="00FF524A" w:rsidRPr="00662557" w:rsidRDefault="00FF524A" w:rsidP="005F7416">
      <w:pPr>
        <w:spacing w:line="269" w:lineRule="auto"/>
        <w:rPr>
          <w:rFonts w:asciiTheme="minorHAnsi" w:hAnsiTheme="minorHAnsi"/>
          <w:sz w:val="20"/>
          <w:szCs w:val="20"/>
        </w:rPr>
      </w:pPr>
    </w:p>
    <w:p w14:paraId="2E7198CF" w14:textId="555A4A75" w:rsidR="00734F2E" w:rsidRDefault="00734F2E" w:rsidP="00734F2E">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Dokumenti iz prejšnjega odstavka, ki so sestavni deli te pogodbe in ta pogodba, se v primeru nasprotij med njimi uporabljajo po vrstnem redu, kot sledi: 1. dokumentacija v zvezi z oddajo javnega naročila brez vzorca pogodbe, 2. pogodba in 3. ponudba. </w:t>
      </w:r>
    </w:p>
    <w:p w14:paraId="27C5D56A" w14:textId="77777777" w:rsidR="00734F2E" w:rsidRPr="00734F2E" w:rsidRDefault="00734F2E" w:rsidP="00734F2E">
      <w:pPr>
        <w:pStyle w:val="Odstavekseznama"/>
        <w:rPr>
          <w:rFonts w:asciiTheme="minorHAnsi" w:hAnsiTheme="minorHAnsi" w:cstheme="minorHAnsi"/>
          <w:noProof w:val="0"/>
          <w:sz w:val="20"/>
          <w:szCs w:val="20"/>
        </w:rPr>
      </w:pPr>
    </w:p>
    <w:p w14:paraId="52F379D7" w14:textId="7C062DA5" w:rsidR="007A75A0" w:rsidRPr="00F22811" w:rsidRDefault="00FF524A" w:rsidP="00F22811">
      <w:pPr>
        <w:pStyle w:val="Odstavekseznama"/>
        <w:numPr>
          <w:ilvl w:val="0"/>
          <w:numId w:val="6"/>
        </w:numPr>
        <w:tabs>
          <w:tab w:val="left" w:pos="284"/>
        </w:tabs>
        <w:ind w:left="284" w:hanging="284"/>
        <w:rPr>
          <w:rFonts w:asciiTheme="minorHAnsi" w:hAnsiTheme="minorHAnsi" w:cstheme="minorHAnsi"/>
          <w:noProof w:val="0"/>
          <w:sz w:val="20"/>
          <w:szCs w:val="20"/>
        </w:rPr>
      </w:pPr>
      <w:r w:rsidRPr="00734F2E">
        <w:rPr>
          <w:rFonts w:asciiTheme="minorHAnsi" w:hAnsiTheme="minorHAnsi" w:cstheme="minorHAnsi"/>
          <w:bCs/>
          <w:iCs/>
          <w:sz w:val="20"/>
          <w:szCs w:val="20"/>
        </w:rPr>
        <w:t>Predmet pogodbe se bo financiral na podlagi Finančnega načrta naročnika za relevantno leto, ki predstavlja podlago za izvajanje aktivnosti.</w:t>
      </w:r>
    </w:p>
    <w:p w14:paraId="141201B0" w14:textId="77777777" w:rsidR="00F22811" w:rsidRPr="00F22811" w:rsidRDefault="00F22811" w:rsidP="00F22811">
      <w:pPr>
        <w:pStyle w:val="Odstavekseznama"/>
        <w:tabs>
          <w:tab w:val="left" w:pos="284"/>
        </w:tabs>
        <w:ind w:left="284"/>
        <w:rPr>
          <w:rFonts w:asciiTheme="minorHAnsi" w:hAnsiTheme="minorHAnsi" w:cstheme="minorHAnsi"/>
          <w:noProof w:val="0"/>
          <w:sz w:val="20"/>
          <w:szCs w:val="20"/>
        </w:rPr>
      </w:pPr>
    </w:p>
    <w:p w14:paraId="30CABC27"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lastRenderedPageBreak/>
        <w:t>člen</w:t>
      </w:r>
    </w:p>
    <w:p w14:paraId="6CA0F371" w14:textId="77777777" w:rsidR="00FF524A" w:rsidRPr="00662557" w:rsidRDefault="00FF524A" w:rsidP="005F7416">
      <w:pPr>
        <w:spacing w:line="269" w:lineRule="auto"/>
        <w:rPr>
          <w:rFonts w:asciiTheme="minorHAnsi" w:hAnsiTheme="minorHAnsi"/>
          <w:sz w:val="20"/>
          <w:szCs w:val="20"/>
        </w:rPr>
      </w:pPr>
    </w:p>
    <w:p w14:paraId="75A816A1" w14:textId="39897261"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14:paraId="68F5B519" w14:textId="4DBA2705" w:rsidR="00010477" w:rsidRDefault="00010477" w:rsidP="005F7416">
      <w:pPr>
        <w:spacing w:line="269" w:lineRule="auto"/>
        <w:rPr>
          <w:rFonts w:asciiTheme="minorHAnsi" w:hAnsiTheme="minorHAnsi"/>
          <w:sz w:val="20"/>
          <w:szCs w:val="20"/>
        </w:rPr>
      </w:pPr>
    </w:p>
    <w:p w14:paraId="7977D07E" w14:textId="77777777" w:rsidR="00010477" w:rsidRPr="00662557" w:rsidRDefault="00010477" w:rsidP="005F7416">
      <w:pPr>
        <w:spacing w:line="269" w:lineRule="auto"/>
        <w:rPr>
          <w:rFonts w:asciiTheme="minorHAnsi" w:hAnsiTheme="minorHAnsi"/>
          <w:sz w:val="20"/>
          <w:szCs w:val="20"/>
        </w:rPr>
      </w:pPr>
    </w:p>
    <w:p w14:paraId="4EE92710"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PREDMET POGODBE</w:t>
      </w:r>
    </w:p>
    <w:p w14:paraId="618C7524" w14:textId="77777777" w:rsidR="00FF524A" w:rsidRPr="00662557" w:rsidRDefault="00FF524A" w:rsidP="005F7416">
      <w:pPr>
        <w:spacing w:line="269" w:lineRule="auto"/>
        <w:rPr>
          <w:rFonts w:asciiTheme="minorHAnsi" w:hAnsiTheme="minorHAnsi"/>
          <w:sz w:val="20"/>
          <w:szCs w:val="20"/>
        </w:rPr>
      </w:pPr>
    </w:p>
    <w:p w14:paraId="6476C83B"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BEC7DB0" w14:textId="77777777" w:rsidR="00FF524A" w:rsidRPr="00662557" w:rsidRDefault="00FF524A" w:rsidP="005F7416">
      <w:pPr>
        <w:spacing w:line="269" w:lineRule="auto"/>
        <w:contextualSpacing/>
        <w:rPr>
          <w:rFonts w:asciiTheme="minorHAnsi" w:hAnsiTheme="minorHAnsi"/>
          <w:sz w:val="20"/>
          <w:szCs w:val="20"/>
        </w:rPr>
      </w:pPr>
    </w:p>
    <w:p w14:paraId="7A9EA53F" w14:textId="14934028" w:rsidR="00FF524A" w:rsidRPr="00662557" w:rsidRDefault="00303035" w:rsidP="005F7416">
      <w:pPr>
        <w:spacing w:line="269" w:lineRule="auto"/>
        <w:contextualSpacing/>
        <w:rPr>
          <w:rFonts w:asciiTheme="minorHAnsi" w:hAnsiTheme="minorHAnsi" w:cstheme="minorHAnsi"/>
          <w:color w:val="000000" w:themeColor="text1"/>
          <w:sz w:val="20"/>
          <w:szCs w:val="20"/>
        </w:rPr>
      </w:pPr>
      <w:r>
        <w:rPr>
          <w:rFonts w:asciiTheme="minorHAnsi" w:hAnsiTheme="minorHAnsi"/>
          <w:sz w:val="20"/>
          <w:szCs w:val="20"/>
        </w:rPr>
        <w:t>S to pogodbo se i</w:t>
      </w:r>
      <w:r w:rsidR="00FF524A" w:rsidRPr="00662557">
        <w:rPr>
          <w:rFonts w:asciiTheme="minorHAnsi" w:hAnsiTheme="minorHAnsi"/>
          <w:sz w:val="20"/>
          <w:szCs w:val="20"/>
        </w:rPr>
        <w:t>zvajalec  zavezuje,</w:t>
      </w:r>
      <w:r w:rsidR="00FF524A" w:rsidRPr="00662557">
        <w:rPr>
          <w:rFonts w:asciiTheme="minorHAnsi" w:hAnsiTheme="minorHAnsi" w:cstheme="minorHAnsi"/>
          <w:color w:val="000000" w:themeColor="text1"/>
          <w:sz w:val="20"/>
          <w:szCs w:val="20"/>
        </w:rPr>
        <w:t xml:space="preserve"> da bo v </w:t>
      </w:r>
      <w:r w:rsidR="00FF524A" w:rsidRPr="00662557">
        <w:rPr>
          <w:rFonts w:asciiTheme="minorHAnsi" w:hAnsiTheme="minorHAnsi"/>
          <w:sz w:val="20"/>
          <w:szCs w:val="20"/>
        </w:rPr>
        <w:t>skladu s tehničnimi specifikacijami dokumentacije v zvezi z oddajo javnega naročila</w:t>
      </w:r>
      <w:r w:rsidR="00FF524A" w:rsidRPr="00662557">
        <w:rPr>
          <w:rFonts w:asciiTheme="minorHAnsi" w:hAnsiTheme="minorHAnsi" w:cstheme="minorHAnsi"/>
          <w:color w:val="000000" w:themeColor="text1"/>
          <w:sz w:val="20"/>
          <w:szCs w:val="20"/>
        </w:rPr>
        <w:t xml:space="preserve"> naročniku </w:t>
      </w:r>
      <w:r w:rsidR="00FF524A" w:rsidRPr="00662557">
        <w:rPr>
          <w:rFonts w:asciiTheme="minorHAnsi" w:hAnsiTheme="minorHAnsi"/>
          <w:sz w:val="20"/>
          <w:szCs w:val="20"/>
        </w:rPr>
        <w:t>izdelal</w:t>
      </w:r>
      <w:r w:rsidR="002701D3" w:rsidRPr="00662557">
        <w:rPr>
          <w:rFonts w:asciiTheme="minorHAnsi" w:hAnsiTheme="minorHAnsi"/>
          <w:sz w:val="20"/>
          <w:szCs w:val="20"/>
        </w:rPr>
        <w:t>,</w:t>
      </w:r>
      <w:r w:rsidR="00FF524A"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00FF524A"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00FF524A" w:rsidRPr="00662557">
        <w:rPr>
          <w:rFonts w:asciiTheme="minorHAnsi" w:hAnsiTheme="minorHAnsi" w:cstheme="minorHAnsi"/>
          <w:color w:val="000000" w:themeColor="text1"/>
          <w:sz w:val="20"/>
          <w:szCs w:val="20"/>
        </w:rPr>
        <w:t>, tako da bo:</w:t>
      </w:r>
    </w:p>
    <w:p w14:paraId="333659B3" w14:textId="77777777" w:rsidR="00FF524A" w:rsidRPr="00662557" w:rsidRDefault="00FF524A" w:rsidP="005F7416">
      <w:pPr>
        <w:spacing w:line="269" w:lineRule="auto"/>
        <w:contextualSpacing/>
        <w:rPr>
          <w:rFonts w:asciiTheme="minorHAnsi" w:hAnsiTheme="minorHAnsi" w:cstheme="minorHAnsi"/>
          <w:color w:val="000000" w:themeColor="text1"/>
          <w:szCs w:val="22"/>
        </w:rPr>
      </w:pPr>
    </w:p>
    <w:p w14:paraId="471BEC96" w14:textId="1CF2CD52"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14:paraId="1138A093" w14:textId="23237617" w:rsidR="00FD1BA3" w:rsidRPr="00662557" w:rsidRDefault="00FD1BA3"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14:paraId="0C5CC2FC" w14:textId="77777777" w:rsidR="00C31778" w:rsidRPr="00662557" w:rsidRDefault="00C3177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14:paraId="6D3F417C" w14:textId="211DB95C" w:rsidR="00B90318" w:rsidRPr="00662557" w:rsidRDefault="00A4045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14:paraId="59602B19" w14:textId="7946C91E" w:rsidR="00B90318" w:rsidRPr="00662557" w:rsidRDefault="00B9031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14:paraId="2B9E8992" w14:textId="02A49D2C" w:rsidR="006F1BE2" w:rsidRPr="00662557" w:rsidRDefault="006F1BE2"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w:t>
      </w:r>
      <w:proofErr w:type="spellStart"/>
      <w:r w:rsidRPr="00662557">
        <w:rPr>
          <w:rFonts w:asciiTheme="minorHAnsi" w:eastAsiaTheme="minorHAnsi" w:hAnsiTheme="minorHAnsi" w:cstheme="minorHAnsi"/>
          <w:noProof w:val="0"/>
          <w:color w:val="000000"/>
          <w:sz w:val="20"/>
          <w:szCs w:val="20"/>
          <w:lang w:eastAsia="en-US"/>
        </w:rPr>
        <w:t>eAnalitik</w:t>
      </w:r>
      <w:proofErr w:type="spellEnd"/>
      <w:r w:rsidRPr="00662557">
        <w:rPr>
          <w:rFonts w:asciiTheme="minorHAnsi" w:eastAsiaTheme="minorHAnsi" w:hAnsiTheme="minorHAnsi" w:cstheme="minorHAnsi"/>
          <w:noProof w:val="0"/>
          <w:color w:val="000000"/>
          <w:sz w:val="20"/>
          <w:szCs w:val="20"/>
          <w:lang w:eastAsia="en-US"/>
        </w:rPr>
        <w:t xml:space="preserve"> in </w:t>
      </w:r>
      <w:proofErr w:type="spellStart"/>
      <w:r w:rsidRPr="00662557">
        <w:rPr>
          <w:rFonts w:asciiTheme="minorHAnsi" w:eastAsiaTheme="minorHAnsi" w:hAnsiTheme="minorHAnsi" w:cstheme="minorHAnsi"/>
          <w:noProof w:val="0"/>
          <w:color w:val="000000"/>
          <w:sz w:val="20"/>
          <w:szCs w:val="20"/>
          <w:lang w:eastAsia="en-US"/>
        </w:rPr>
        <w:t>Geoportal</w:t>
      </w:r>
      <w:proofErr w:type="spellEnd"/>
      <w:r w:rsidRPr="00662557">
        <w:rPr>
          <w:rFonts w:asciiTheme="minorHAnsi" w:eastAsiaTheme="minorHAnsi" w:hAnsiTheme="minorHAnsi" w:cstheme="minorHAnsi"/>
          <w:noProof w:val="0"/>
          <w:color w:val="000000"/>
          <w:sz w:val="20"/>
          <w:szCs w:val="20"/>
          <w:lang w:eastAsia="en-US"/>
        </w:rPr>
        <w:t xml:space="preserve"> AKOS);</w:t>
      </w:r>
    </w:p>
    <w:p w14:paraId="002E5D9B" w14:textId="7F994B6F" w:rsidR="006D2509"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AE3FF4">
        <w:rPr>
          <w:rFonts w:asciiTheme="minorHAnsi" w:hAnsiTheme="minorHAnsi" w:cstheme="minorHAnsi"/>
          <w:color w:val="000000" w:themeColor="text1"/>
          <w:sz w:val="20"/>
          <w:szCs w:val="20"/>
        </w:rPr>
        <w:t>iroma</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14:paraId="5E8CED3E" w14:textId="7832BCEB"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14:paraId="13433A26" w14:textId="799931A9"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151A7E1A" w14:textId="095D2F73"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14:paraId="34646B0F" w14:textId="7E8E05D4"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14:paraId="3332DDF8" w14:textId="43AEB841" w:rsidR="0071172C"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5BA75369" w14:textId="2EDB111C"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r w:rsidR="006C4FEC">
        <w:rPr>
          <w:rFonts w:asciiTheme="minorHAnsi" w:eastAsiaTheme="minorHAnsi" w:hAnsiTheme="minorHAnsi" w:cstheme="minorHAnsi"/>
          <w:noProof w:val="0"/>
          <w:color w:val="000000"/>
          <w:sz w:val="20"/>
          <w:szCs w:val="20"/>
          <w:lang w:eastAsia="en-US"/>
        </w:rPr>
        <w:t xml:space="preserve"> ter dokumentacijo za usposabljanje in izobraževanje u</w:t>
      </w:r>
      <w:r w:rsidR="00122887">
        <w:rPr>
          <w:rFonts w:asciiTheme="minorHAnsi" w:eastAsiaTheme="minorHAnsi" w:hAnsiTheme="minorHAnsi" w:cstheme="minorHAnsi"/>
          <w:noProof w:val="0"/>
          <w:color w:val="000000"/>
          <w:sz w:val="20"/>
          <w:szCs w:val="20"/>
          <w:lang w:eastAsia="en-US"/>
        </w:rPr>
        <w:t>p</w:t>
      </w:r>
      <w:r w:rsidR="006C4FEC">
        <w:rPr>
          <w:rFonts w:asciiTheme="minorHAnsi" w:eastAsiaTheme="minorHAnsi" w:hAnsiTheme="minorHAnsi" w:cstheme="minorHAnsi"/>
          <w:noProof w:val="0"/>
          <w:color w:val="000000"/>
          <w:sz w:val="20"/>
          <w:szCs w:val="20"/>
          <w:lang w:eastAsia="en-US"/>
        </w:rPr>
        <w:t>orabnikov</w:t>
      </w:r>
      <w:r w:rsidRPr="00662557">
        <w:rPr>
          <w:rFonts w:asciiTheme="minorHAnsi" w:eastAsiaTheme="minorHAnsi" w:hAnsiTheme="minorHAnsi" w:cstheme="minorHAnsi"/>
          <w:noProof w:val="0"/>
          <w:color w:val="000000"/>
          <w:sz w:val="20"/>
          <w:szCs w:val="20"/>
          <w:lang w:eastAsia="en-US"/>
        </w:rPr>
        <w:t>;</w:t>
      </w:r>
    </w:p>
    <w:p w14:paraId="3C36F3C4" w14:textId="00E5BCAF"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14:paraId="1D03BC39" w14:textId="2A7AE3D2" w:rsidR="0071172C"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usposabljanja in izobraževanja </w:t>
      </w:r>
      <w:r w:rsidR="006C4FEC">
        <w:rPr>
          <w:rFonts w:asciiTheme="minorHAnsi" w:eastAsiaTheme="minorHAnsi" w:hAnsiTheme="minorHAnsi" w:cstheme="minorHAnsi"/>
          <w:noProof w:val="0"/>
          <w:color w:val="000000"/>
          <w:sz w:val="20"/>
          <w:szCs w:val="20"/>
          <w:lang w:eastAsia="en-US"/>
        </w:rPr>
        <w:t xml:space="preserve">vseh </w:t>
      </w:r>
      <w:r w:rsidRPr="00662557">
        <w:rPr>
          <w:rFonts w:asciiTheme="minorHAnsi" w:eastAsiaTheme="minorHAnsi" w:hAnsiTheme="minorHAnsi" w:cstheme="minorHAnsi"/>
          <w:noProof w:val="0"/>
          <w:color w:val="000000"/>
          <w:sz w:val="20"/>
          <w:szCs w:val="20"/>
          <w:lang w:eastAsia="en-US"/>
        </w:rPr>
        <w:t>uporabnikov</w:t>
      </w:r>
      <w:r w:rsidR="006C4FEC">
        <w:rPr>
          <w:rFonts w:asciiTheme="minorHAnsi" w:eastAsiaTheme="minorHAnsi" w:hAnsiTheme="minorHAnsi" w:cstheme="minorHAnsi"/>
          <w:noProof w:val="0"/>
          <w:color w:val="000000"/>
          <w:sz w:val="20"/>
          <w:szCs w:val="20"/>
          <w:lang w:eastAsia="en-US"/>
        </w:rPr>
        <w:t xml:space="preserve"> informacijskega sistema</w:t>
      </w:r>
      <w:r w:rsidRPr="00662557">
        <w:rPr>
          <w:rFonts w:asciiTheme="minorHAnsi" w:eastAsiaTheme="minorHAnsi" w:hAnsiTheme="minorHAnsi" w:cstheme="minorHAnsi"/>
          <w:noProof w:val="0"/>
          <w:color w:val="000000"/>
          <w:sz w:val="20"/>
          <w:szCs w:val="20"/>
          <w:lang w:eastAsia="en-US"/>
        </w:rPr>
        <w:t>;</w:t>
      </w:r>
    </w:p>
    <w:p w14:paraId="1E933B59" w14:textId="546BCC05" w:rsidR="006D2509"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lastRenderedPageBreak/>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14:paraId="0F0C55FB" w14:textId="60C68030" w:rsidR="0071172C"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14:paraId="291A370F" w14:textId="77777777"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14:paraId="6DBF0B25" w14:textId="7718C485" w:rsidR="00FF524A" w:rsidRPr="00662557" w:rsidRDefault="00373B26"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Pr>
          <w:rFonts w:asciiTheme="minorHAnsi" w:eastAsiaTheme="minorHAnsi" w:hAnsiTheme="minorHAnsi" w:cstheme="minorHAnsi"/>
          <w:noProof w:val="0"/>
          <w:color w:val="000000"/>
          <w:sz w:val="20"/>
          <w:szCs w:val="20"/>
          <w:lang w:eastAsia="en-US"/>
        </w:rPr>
        <w:t>izvajal</w:t>
      </w:r>
      <w:r w:rsidRPr="00662557">
        <w:rPr>
          <w:rFonts w:asciiTheme="minorHAnsi" w:eastAsiaTheme="minorHAnsi" w:hAnsiTheme="minorHAnsi" w:cstheme="minorHAnsi"/>
          <w:noProof w:val="0"/>
          <w:color w:val="000000"/>
          <w:sz w:val="20"/>
          <w:szCs w:val="20"/>
          <w:lang w:eastAsia="en-US"/>
        </w:rPr>
        <w:t xml:space="preserve"> </w:t>
      </w:r>
      <w:r w:rsidR="00FF524A" w:rsidRPr="00662557">
        <w:rPr>
          <w:rFonts w:asciiTheme="minorHAnsi" w:eastAsiaTheme="minorHAnsi" w:hAnsiTheme="minorHAnsi" w:cstheme="minorHAnsi"/>
          <w:noProof w:val="0"/>
          <w:color w:val="000000"/>
          <w:sz w:val="20"/>
          <w:szCs w:val="20"/>
          <w:lang w:eastAsia="en-US"/>
        </w:rPr>
        <w:t>tehnično podporo in vzdrževanje informacijskega sistema v času trajanja pogodbe.</w:t>
      </w:r>
    </w:p>
    <w:p w14:paraId="551B7C55"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1A7DA651" w14:textId="7C00211D"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14:paraId="6162384E" w14:textId="77777777" w:rsidR="00FF524A" w:rsidRPr="00662557" w:rsidRDefault="00FF524A" w:rsidP="005F7416">
      <w:pPr>
        <w:spacing w:line="269" w:lineRule="auto"/>
        <w:rPr>
          <w:rFonts w:asciiTheme="minorHAnsi" w:hAnsiTheme="minorHAnsi"/>
          <w:sz w:val="20"/>
          <w:szCs w:val="20"/>
        </w:rPr>
      </w:pPr>
    </w:p>
    <w:p w14:paraId="10170219"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D4D8938" w14:textId="77777777" w:rsidR="00CD6D01" w:rsidRPr="00662557" w:rsidRDefault="00CD6D01" w:rsidP="005F7416">
      <w:pPr>
        <w:spacing w:line="269" w:lineRule="auto"/>
        <w:rPr>
          <w:rFonts w:asciiTheme="minorHAnsi" w:hAnsiTheme="minorHAnsi"/>
          <w:sz w:val="20"/>
          <w:szCs w:val="20"/>
        </w:rPr>
      </w:pPr>
    </w:p>
    <w:p w14:paraId="62960834" w14:textId="1C146D92" w:rsidR="00CD6D01" w:rsidRPr="00F7042B"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Izvajalec se zavezuje,</w:t>
      </w:r>
      <w:r w:rsidRPr="00F7042B">
        <w:rPr>
          <w:rFonts w:asciiTheme="minorHAnsi" w:hAnsiTheme="minorHAnsi" w:cstheme="minorHAnsi"/>
          <w:color w:val="000000" w:themeColor="text1"/>
          <w:sz w:val="20"/>
          <w:szCs w:val="20"/>
        </w:rPr>
        <w:t xml:space="preserve"> da bo v </w:t>
      </w:r>
      <w:r w:rsidRPr="00F7042B">
        <w:rPr>
          <w:rFonts w:asciiTheme="minorHAnsi" w:hAnsiTheme="minorHAnsi"/>
          <w:sz w:val="20"/>
          <w:szCs w:val="20"/>
        </w:rPr>
        <w:t xml:space="preserve">skladu s tehničnimi specifikacijami dokumentacije v zvezi z oddajo javnega naročila izvedel storitev </w:t>
      </w:r>
      <w:r w:rsidR="00245B3A" w:rsidRPr="00F7042B">
        <w:rPr>
          <w:rFonts w:asciiTheme="minorHAnsi" w:hAnsiTheme="minorHAnsi"/>
          <w:sz w:val="20"/>
          <w:szCs w:val="20"/>
        </w:rPr>
        <w:t>v naslednjih</w:t>
      </w:r>
      <w:r w:rsidRPr="00F7042B">
        <w:rPr>
          <w:rFonts w:asciiTheme="minorHAnsi" w:hAnsiTheme="minorHAnsi"/>
          <w:sz w:val="20"/>
          <w:szCs w:val="20"/>
        </w:rPr>
        <w:t xml:space="preserve"> fazah:</w:t>
      </w:r>
    </w:p>
    <w:p w14:paraId="30C58B15" w14:textId="77777777" w:rsidR="00CD6D01" w:rsidRPr="00662557" w:rsidRDefault="00CD6D01" w:rsidP="005F7416">
      <w:pPr>
        <w:spacing w:line="269" w:lineRule="auto"/>
        <w:rPr>
          <w:rFonts w:asciiTheme="minorHAnsi" w:hAnsiTheme="minorHAnsi"/>
          <w:sz w:val="20"/>
          <w:szCs w:val="20"/>
        </w:rPr>
      </w:pPr>
    </w:p>
    <w:p w14:paraId="25757674" w14:textId="0588ECFB"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14:paraId="264E011B" w14:textId="23C81DBE"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14:paraId="198D2ECB" w14:textId="451A857E"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14:paraId="5848EE3F" w14:textId="1F66FD05"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14:paraId="00E8D230" w14:textId="766C93FF"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14:paraId="7ED4331B" w14:textId="77777777" w:rsidR="00CD6D01" w:rsidRPr="00662557" w:rsidRDefault="00CD6D01" w:rsidP="005F7416">
      <w:pPr>
        <w:spacing w:line="269" w:lineRule="auto"/>
        <w:rPr>
          <w:rFonts w:asciiTheme="minorHAnsi" w:hAnsiTheme="minorHAnsi"/>
          <w:sz w:val="20"/>
          <w:szCs w:val="20"/>
        </w:rPr>
      </w:pPr>
    </w:p>
    <w:p w14:paraId="12BAE195" w14:textId="2CEFEA3F" w:rsidR="00D97975"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 xml:space="preserve">Izvajalec se zavezuje, da bo </w:t>
      </w:r>
      <w:r w:rsidR="005564F1" w:rsidRPr="00F7042B">
        <w:rPr>
          <w:rFonts w:asciiTheme="minorHAnsi" w:hAnsiTheme="minorHAnsi"/>
          <w:sz w:val="20"/>
          <w:szCs w:val="20"/>
        </w:rPr>
        <w:t xml:space="preserve">pogodbena dela </w:t>
      </w:r>
      <w:r w:rsidRPr="00F7042B">
        <w:rPr>
          <w:rFonts w:asciiTheme="minorHAnsi" w:hAnsiTheme="minorHAnsi"/>
          <w:sz w:val="20"/>
          <w:szCs w:val="20"/>
        </w:rPr>
        <w:t xml:space="preserve">v okviru faz od I. do vključno IV. izvedel najkasneje v roku </w:t>
      </w:r>
      <w:r w:rsidR="00121A5C" w:rsidRPr="00121A5C">
        <w:rPr>
          <w:rFonts w:asciiTheme="minorHAnsi" w:hAnsiTheme="minorHAnsi"/>
          <w:b/>
          <w:sz w:val="20"/>
          <w:szCs w:val="20"/>
        </w:rPr>
        <w:t>dvaindvajset (</w:t>
      </w:r>
      <w:r w:rsidR="005A362B" w:rsidRPr="00121A5C">
        <w:rPr>
          <w:rFonts w:asciiTheme="minorHAnsi" w:hAnsiTheme="minorHAnsi"/>
          <w:b/>
          <w:sz w:val="20"/>
          <w:szCs w:val="20"/>
        </w:rPr>
        <w:t>22</w:t>
      </w:r>
      <w:r w:rsidR="00121A5C" w:rsidRPr="00121A5C">
        <w:rPr>
          <w:rFonts w:asciiTheme="minorHAnsi" w:hAnsiTheme="minorHAnsi"/>
          <w:b/>
          <w:sz w:val="20"/>
          <w:szCs w:val="20"/>
        </w:rPr>
        <w:t>)</w:t>
      </w:r>
      <w:r w:rsidRPr="00121A5C">
        <w:rPr>
          <w:rFonts w:asciiTheme="minorHAnsi" w:hAnsiTheme="minorHAnsi"/>
          <w:b/>
          <w:sz w:val="20"/>
          <w:szCs w:val="20"/>
        </w:rPr>
        <w:t xml:space="preserve"> mesecev</w:t>
      </w:r>
      <w:r w:rsidRPr="00F7042B">
        <w:rPr>
          <w:rFonts w:asciiTheme="minorHAnsi" w:hAnsiTheme="minorHAnsi"/>
          <w:sz w:val="20"/>
          <w:szCs w:val="20"/>
        </w:rPr>
        <w:t xml:space="preserve"> od sklenitve pogodbe</w:t>
      </w:r>
      <w:r w:rsidR="005202ED" w:rsidRPr="00F7042B">
        <w:rPr>
          <w:rFonts w:asciiTheme="minorHAnsi" w:hAnsiTheme="minorHAnsi"/>
          <w:sz w:val="20"/>
          <w:szCs w:val="20"/>
        </w:rPr>
        <w:t xml:space="preserve">, pri čemer bodo primopredaje uporabniških modulov opravljene skladno </w:t>
      </w:r>
      <w:r w:rsidR="005A362B" w:rsidRPr="00F7042B">
        <w:rPr>
          <w:rFonts w:asciiTheme="minorHAnsi" w:hAnsiTheme="minorHAnsi"/>
          <w:sz w:val="20"/>
          <w:szCs w:val="20"/>
        </w:rPr>
        <w:t xml:space="preserve">z </w:t>
      </w:r>
      <w:r w:rsidR="005202ED" w:rsidRPr="00F7042B">
        <w:rPr>
          <w:rFonts w:asciiTheme="minorHAnsi" w:hAnsiTheme="minorHAnsi"/>
          <w:sz w:val="20"/>
          <w:szCs w:val="20"/>
        </w:rPr>
        <w:t>roki za zajem podatkov, ki naročnika zavezujejo s področno zakonodajo</w:t>
      </w:r>
      <w:r w:rsidRPr="00F7042B">
        <w:rPr>
          <w:rFonts w:asciiTheme="minorHAnsi" w:hAnsiTheme="minorHAnsi"/>
          <w:sz w:val="20"/>
          <w:szCs w:val="20"/>
        </w:rPr>
        <w:t xml:space="preserve">. Storitve v okviru faze V. pa bo izvajal od </w:t>
      </w:r>
      <w:r w:rsidR="00D97975" w:rsidRPr="00F7042B">
        <w:rPr>
          <w:rFonts w:asciiTheme="minorHAnsi" w:hAnsiTheme="minorHAnsi"/>
          <w:sz w:val="20"/>
          <w:szCs w:val="20"/>
        </w:rPr>
        <w:t xml:space="preserve">primopredaje zadnjega uporabniškega modula informacijskega sistema v produkcijskem okolju </w:t>
      </w:r>
      <w:r w:rsidR="00434A5C" w:rsidRPr="00F7042B">
        <w:rPr>
          <w:rFonts w:asciiTheme="minorHAnsi" w:hAnsiTheme="minorHAnsi"/>
          <w:sz w:val="20"/>
          <w:szCs w:val="20"/>
        </w:rPr>
        <w:t xml:space="preserve">naročnika </w:t>
      </w:r>
      <w:r w:rsidR="00D97975" w:rsidRPr="00F7042B">
        <w:rPr>
          <w:rFonts w:asciiTheme="minorHAnsi" w:hAnsiTheme="minorHAnsi"/>
          <w:sz w:val="20"/>
          <w:szCs w:val="20"/>
        </w:rPr>
        <w:t>(tj. končna prim</w:t>
      </w:r>
      <w:r w:rsidR="00441936" w:rsidRPr="00F7042B">
        <w:rPr>
          <w:rFonts w:asciiTheme="minorHAnsi" w:hAnsiTheme="minorHAnsi"/>
          <w:sz w:val="20"/>
          <w:szCs w:val="20"/>
        </w:rPr>
        <w:t>op</w:t>
      </w:r>
      <w:r w:rsidR="00D97975" w:rsidRPr="00F7042B">
        <w:rPr>
          <w:rFonts w:asciiTheme="minorHAnsi" w:hAnsiTheme="minorHAnsi"/>
          <w:sz w:val="20"/>
          <w:szCs w:val="20"/>
        </w:rPr>
        <w:t>redaja) do izteka trajanja pogodbe</w:t>
      </w:r>
      <w:r w:rsidR="007A75A0">
        <w:rPr>
          <w:rFonts w:asciiTheme="minorHAnsi" w:hAnsiTheme="minorHAnsi"/>
          <w:sz w:val="20"/>
          <w:szCs w:val="20"/>
        </w:rPr>
        <w:t>, za vse komponente, izdelane v sklopu nadgradenj na zahtevo naročnika v zadnjem letu trajanja pogodbe, pa še eno (1) leto po izteku pogodbe</w:t>
      </w:r>
      <w:r w:rsidR="00C712B1">
        <w:rPr>
          <w:rFonts w:asciiTheme="minorHAnsi" w:hAnsiTheme="minorHAnsi"/>
          <w:sz w:val="20"/>
          <w:szCs w:val="20"/>
        </w:rPr>
        <w:t xml:space="preserve"> (pod garancijo)</w:t>
      </w:r>
      <w:r w:rsidR="00D97975" w:rsidRPr="00F7042B">
        <w:rPr>
          <w:rFonts w:asciiTheme="minorHAnsi" w:hAnsiTheme="minorHAnsi"/>
          <w:sz w:val="20"/>
          <w:szCs w:val="20"/>
        </w:rPr>
        <w:t>.</w:t>
      </w:r>
    </w:p>
    <w:p w14:paraId="091100FE" w14:textId="77777777" w:rsidR="00931303" w:rsidRDefault="00931303" w:rsidP="00931303">
      <w:pPr>
        <w:pStyle w:val="Odstavekseznama"/>
        <w:spacing w:line="269" w:lineRule="auto"/>
        <w:ind w:left="284"/>
        <w:rPr>
          <w:rFonts w:asciiTheme="minorHAnsi" w:hAnsiTheme="minorHAnsi"/>
          <w:sz w:val="20"/>
          <w:szCs w:val="20"/>
        </w:rPr>
      </w:pPr>
    </w:p>
    <w:p w14:paraId="6EAD5CA3" w14:textId="490349BA" w:rsidR="00931303" w:rsidRPr="00931303" w:rsidRDefault="00931303" w:rsidP="00931303">
      <w:pPr>
        <w:pStyle w:val="Odstavekseznama"/>
        <w:numPr>
          <w:ilvl w:val="0"/>
          <w:numId w:val="37"/>
        </w:numPr>
        <w:spacing w:line="269" w:lineRule="auto"/>
        <w:ind w:left="284" w:hanging="284"/>
        <w:rPr>
          <w:rFonts w:asciiTheme="minorHAnsi" w:hAnsiTheme="minorHAnsi"/>
          <w:sz w:val="20"/>
          <w:szCs w:val="20"/>
        </w:rPr>
      </w:pPr>
      <w:r w:rsidRPr="00931303">
        <w:rPr>
          <w:rFonts w:asciiTheme="minorHAnsi" w:eastAsia="Calibri" w:hAnsiTheme="minorHAnsi" w:cstheme="minorHAnsi"/>
          <w:iCs/>
          <w:noProof w:val="0"/>
          <w:sz w:val="20"/>
          <w:szCs w:val="20"/>
          <w:lang w:eastAsia="en-US"/>
        </w:rPr>
        <w:t xml:space="preserve">V kolikor bo to potrebno za samo delovanje naročnika (npr. zaradi sprememb zakonodaje, povečanja učinkovitosti sistema, prilagoditev delovnim procesom naročnika ipd.), si naročnik pridržuje pravico, da v določenem obsegu spremeni tehnične specifikacije sistema oziroma </w:t>
      </w:r>
      <w:r w:rsidR="000F2AEC">
        <w:rPr>
          <w:rFonts w:asciiTheme="minorHAnsi" w:eastAsia="Calibri" w:hAnsiTheme="minorHAnsi" w:cstheme="minorHAnsi"/>
          <w:iCs/>
          <w:noProof w:val="0"/>
          <w:sz w:val="20"/>
          <w:szCs w:val="20"/>
          <w:lang w:eastAsia="en-US"/>
        </w:rPr>
        <w:t xml:space="preserve">uporabniških </w:t>
      </w:r>
      <w:r w:rsidRPr="00931303">
        <w:rPr>
          <w:rFonts w:asciiTheme="minorHAnsi" w:eastAsia="Calibri" w:hAnsiTheme="minorHAnsi" w:cstheme="minorHAnsi"/>
          <w:iCs/>
          <w:noProof w:val="0"/>
          <w:sz w:val="20"/>
          <w:szCs w:val="20"/>
          <w:lang w:eastAsia="en-US"/>
        </w:rPr>
        <w:t xml:space="preserve">modulov sistema, ki je predmet pogodbe oziroma zmanjša ali poveča obseg naročila po </w:t>
      </w:r>
      <w:r w:rsidR="000F2AEC">
        <w:rPr>
          <w:rFonts w:asciiTheme="minorHAnsi" w:eastAsia="Calibri" w:hAnsiTheme="minorHAnsi" w:cstheme="minorHAnsi"/>
          <w:iCs/>
          <w:noProof w:val="0"/>
          <w:sz w:val="20"/>
          <w:szCs w:val="20"/>
          <w:lang w:eastAsia="en-US"/>
        </w:rPr>
        <w:t xml:space="preserve">tehničnih </w:t>
      </w:r>
      <w:r w:rsidRPr="00931303">
        <w:rPr>
          <w:rFonts w:asciiTheme="minorHAnsi" w:eastAsia="Calibri" w:hAnsiTheme="minorHAnsi" w:cstheme="minorHAnsi"/>
          <w:iCs/>
          <w:noProof w:val="0"/>
          <w:sz w:val="20"/>
          <w:szCs w:val="20"/>
          <w:lang w:eastAsia="en-US"/>
        </w:rPr>
        <w:t>specifikacijah, vendar taka sprememba ne sme pomeniti spremembe vrednosti fiksnega dela plačila skupaj za več kot trideset (30) odstotkov ali bistvene spremembe narave predmeta te pogodbe.</w:t>
      </w:r>
    </w:p>
    <w:p w14:paraId="595052CD" w14:textId="77777777" w:rsidR="00931303" w:rsidRPr="00931303" w:rsidRDefault="00931303" w:rsidP="00931303">
      <w:pPr>
        <w:pStyle w:val="Odstavekseznama"/>
        <w:spacing w:line="269" w:lineRule="auto"/>
        <w:ind w:left="284"/>
        <w:rPr>
          <w:rFonts w:asciiTheme="minorHAnsi" w:hAnsiTheme="minorHAnsi"/>
          <w:sz w:val="20"/>
          <w:szCs w:val="20"/>
        </w:rPr>
      </w:pPr>
    </w:p>
    <w:p w14:paraId="560D4317"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55D39FBF" w14:textId="77777777" w:rsidR="00FF524A" w:rsidRPr="00662557" w:rsidRDefault="00FF524A" w:rsidP="005F7416">
      <w:pPr>
        <w:spacing w:line="269" w:lineRule="auto"/>
        <w:contextualSpacing/>
        <w:rPr>
          <w:rFonts w:asciiTheme="minorHAnsi" w:hAnsiTheme="minorHAnsi"/>
          <w:sz w:val="20"/>
          <w:szCs w:val="20"/>
        </w:rPr>
      </w:pPr>
    </w:p>
    <w:p w14:paraId="32A44CC9" w14:textId="0F8D6EBF" w:rsidR="00FF524A" w:rsidRPr="00F7042B" w:rsidRDefault="00FF524A" w:rsidP="00F7042B">
      <w:pPr>
        <w:pStyle w:val="Odstavekseznama"/>
        <w:numPr>
          <w:ilvl w:val="0"/>
          <w:numId w:val="35"/>
        </w:numPr>
        <w:tabs>
          <w:tab w:val="left" w:pos="0"/>
        </w:tabs>
        <w:spacing w:line="269" w:lineRule="auto"/>
        <w:ind w:left="284" w:hanging="284"/>
        <w:contextualSpacing/>
        <w:rPr>
          <w:rFonts w:asciiTheme="minorHAnsi" w:hAnsiTheme="minorHAnsi"/>
          <w:bCs/>
          <w:sz w:val="20"/>
          <w:szCs w:val="20"/>
          <w:lang w:val="en-US"/>
        </w:rPr>
      </w:pPr>
      <w:r w:rsidRPr="006F2CE5">
        <w:rPr>
          <w:rFonts w:asciiTheme="minorHAnsi" w:hAnsiTheme="minorHAnsi"/>
          <w:bCs/>
          <w:sz w:val="20"/>
          <w:szCs w:val="20"/>
          <w:lang w:val="en-US"/>
        </w:rPr>
        <w:t xml:space="preserve">Izvajalec se zavezuje, da bo naročniku za postavljen </w:t>
      </w:r>
      <w:r w:rsidR="002363ED" w:rsidRPr="006F2CE5">
        <w:rPr>
          <w:rFonts w:asciiTheme="minorHAnsi" w:hAnsiTheme="minorHAnsi"/>
          <w:bCs/>
          <w:sz w:val="20"/>
          <w:szCs w:val="20"/>
          <w:lang w:val="en-US"/>
        </w:rPr>
        <w:t xml:space="preserve">informacijski </w:t>
      </w:r>
      <w:r w:rsidRPr="006F2CE5">
        <w:rPr>
          <w:rFonts w:asciiTheme="minorHAnsi" w:hAnsiTheme="minorHAnsi"/>
          <w:bCs/>
          <w:sz w:val="20"/>
          <w:szCs w:val="20"/>
          <w:lang w:val="en-US"/>
        </w:rPr>
        <w:t>sistem po tej pogodbi zagotavljal podporo</w:t>
      </w:r>
      <w:r w:rsidR="00F7042B">
        <w:rPr>
          <w:rFonts w:asciiTheme="minorHAnsi" w:hAnsiTheme="minorHAnsi"/>
          <w:bCs/>
          <w:sz w:val="20"/>
          <w:szCs w:val="20"/>
          <w:lang w:val="en-US"/>
        </w:rPr>
        <w:t xml:space="preserve"> </w:t>
      </w:r>
      <w:r w:rsidRPr="00F7042B">
        <w:rPr>
          <w:rFonts w:asciiTheme="minorHAnsi" w:hAnsiTheme="minorHAnsi"/>
          <w:bCs/>
          <w:sz w:val="20"/>
          <w:szCs w:val="20"/>
          <w:lang w:val="en-US"/>
        </w:rPr>
        <w:t xml:space="preserve">za čas od </w:t>
      </w:r>
      <w:r w:rsidR="00D97975" w:rsidRPr="00F7042B">
        <w:rPr>
          <w:rFonts w:asciiTheme="minorHAnsi" w:hAnsiTheme="minorHAnsi"/>
          <w:bCs/>
          <w:sz w:val="20"/>
          <w:szCs w:val="20"/>
          <w:lang w:val="en-US"/>
        </w:rPr>
        <w:t>končne primopredaje informacijskega sistema v produkcijskem okolju</w:t>
      </w:r>
      <w:r w:rsidR="00434A5C" w:rsidRPr="00F7042B">
        <w:rPr>
          <w:rFonts w:asciiTheme="minorHAnsi" w:hAnsiTheme="minorHAnsi"/>
          <w:bCs/>
          <w:sz w:val="20"/>
          <w:szCs w:val="20"/>
          <w:lang w:val="en-US"/>
        </w:rPr>
        <w:t xml:space="preserve"> pri naročniku</w:t>
      </w:r>
      <w:r w:rsidRPr="00F7042B">
        <w:rPr>
          <w:rFonts w:asciiTheme="minorHAnsi" w:hAnsiTheme="minorHAnsi"/>
          <w:bCs/>
          <w:sz w:val="20"/>
          <w:szCs w:val="20"/>
          <w:lang w:val="en-US"/>
        </w:rPr>
        <w:t xml:space="preserve"> do konca trajanja pogodbe</w:t>
      </w:r>
      <w:r w:rsidR="007220CD">
        <w:rPr>
          <w:rFonts w:asciiTheme="minorHAnsi" w:hAnsiTheme="minorHAnsi"/>
          <w:bCs/>
          <w:sz w:val="20"/>
          <w:szCs w:val="20"/>
          <w:lang w:val="en-US"/>
        </w:rPr>
        <w:t xml:space="preserve">, </w:t>
      </w:r>
      <w:r w:rsidR="007220CD">
        <w:rPr>
          <w:rFonts w:asciiTheme="minorHAnsi" w:hAnsiTheme="minorHAnsi"/>
          <w:sz w:val="20"/>
          <w:szCs w:val="20"/>
        </w:rPr>
        <w:t>za vse komponente, izdelane v sklopu nadgradenj na zahtevo naročnika v zadnjem letu trajanja pogodbe, pa še eno (1) leto po izteku pogodbe</w:t>
      </w:r>
      <w:r w:rsidR="00B108D3">
        <w:rPr>
          <w:rFonts w:asciiTheme="minorHAnsi" w:hAnsiTheme="minorHAnsi"/>
          <w:sz w:val="20"/>
          <w:szCs w:val="20"/>
        </w:rPr>
        <w:t xml:space="preserve"> (pod garancijo)</w:t>
      </w:r>
      <w:r w:rsidR="007220CD">
        <w:rPr>
          <w:rFonts w:asciiTheme="minorHAnsi" w:hAnsiTheme="minorHAnsi"/>
          <w:sz w:val="20"/>
          <w:szCs w:val="20"/>
        </w:rPr>
        <w:t xml:space="preserve"> </w:t>
      </w:r>
      <w:r w:rsidRPr="00F7042B">
        <w:rPr>
          <w:rFonts w:asciiTheme="minorHAnsi" w:hAnsiTheme="minorHAnsi"/>
          <w:bCs/>
          <w:sz w:val="20"/>
          <w:szCs w:val="20"/>
          <w:lang w:val="en-US"/>
        </w:rPr>
        <w:t>na način</w:t>
      </w:r>
      <w:r w:rsidR="004E1622" w:rsidRPr="00F7042B">
        <w:rPr>
          <w:rFonts w:asciiTheme="minorHAnsi" w:hAnsiTheme="minorHAnsi"/>
          <w:bCs/>
          <w:sz w:val="20"/>
          <w:szCs w:val="20"/>
          <w:lang w:val="en-US"/>
        </w:rPr>
        <w:t>, kot je opred</w:t>
      </w:r>
      <w:r w:rsidR="006C27F8" w:rsidRPr="00F7042B">
        <w:rPr>
          <w:rFonts w:asciiTheme="minorHAnsi" w:hAnsiTheme="minorHAnsi"/>
          <w:bCs/>
          <w:sz w:val="20"/>
          <w:szCs w:val="20"/>
          <w:lang w:val="en-US"/>
        </w:rPr>
        <w:t>e</w:t>
      </w:r>
      <w:r w:rsidR="004E1622" w:rsidRPr="00F7042B">
        <w:rPr>
          <w:rFonts w:asciiTheme="minorHAnsi" w:hAnsiTheme="minorHAnsi"/>
          <w:bCs/>
          <w:sz w:val="20"/>
          <w:szCs w:val="20"/>
          <w:lang w:val="en-US"/>
        </w:rPr>
        <w:t xml:space="preserve">ljen v </w:t>
      </w:r>
      <w:r w:rsidR="004E1622" w:rsidRPr="00F7042B">
        <w:rPr>
          <w:rFonts w:asciiTheme="minorHAnsi" w:hAnsiTheme="minorHAnsi"/>
          <w:bCs/>
          <w:sz w:val="20"/>
          <w:szCs w:val="20"/>
          <w:lang w:val="en-US"/>
        </w:rPr>
        <w:lastRenderedPageBreak/>
        <w:t xml:space="preserve">nadaljevanju tega člena. </w:t>
      </w:r>
      <w:r w:rsidR="000F02E3">
        <w:rPr>
          <w:rFonts w:asciiTheme="minorHAnsi" w:hAnsiTheme="minorHAnsi"/>
          <w:bCs/>
          <w:sz w:val="20"/>
          <w:szCs w:val="20"/>
          <w:lang w:val="en-US"/>
        </w:rPr>
        <w:t>Izvajalec bo podporo izvajal na daljavo ali po potrebi na lokaciji naročnika, skladno z zahtevami iz tehničnih specifikacij.</w:t>
      </w:r>
    </w:p>
    <w:p w14:paraId="64229229" w14:textId="77777777" w:rsidR="00FF524A" w:rsidRPr="00662557" w:rsidRDefault="00FF524A" w:rsidP="005F7416">
      <w:pPr>
        <w:spacing w:line="269" w:lineRule="auto"/>
        <w:ind w:firstLine="284"/>
        <w:contextualSpacing/>
        <w:rPr>
          <w:rFonts w:asciiTheme="minorHAnsi" w:hAnsiTheme="minorHAnsi"/>
          <w:sz w:val="20"/>
          <w:szCs w:val="20"/>
        </w:rPr>
      </w:pPr>
    </w:p>
    <w:p w14:paraId="1D4E1240" w14:textId="51E76824" w:rsidR="00FF524A" w:rsidRPr="00662557" w:rsidRDefault="00D97975" w:rsidP="00F7042B">
      <w:pPr>
        <w:pStyle w:val="Odstavekseznama"/>
        <w:numPr>
          <w:ilvl w:val="0"/>
          <w:numId w:val="10"/>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14:paraId="571EF58B" w14:textId="77777777" w:rsidR="00FF524A" w:rsidRPr="00662557" w:rsidRDefault="00FF524A" w:rsidP="005F7416">
      <w:pPr>
        <w:spacing w:line="269" w:lineRule="auto"/>
        <w:ind w:left="284"/>
        <w:rPr>
          <w:rFonts w:asciiTheme="minorHAnsi" w:hAnsiTheme="minorHAnsi"/>
          <w:sz w:val="20"/>
          <w:szCs w:val="20"/>
        </w:rPr>
      </w:pPr>
    </w:p>
    <w:p w14:paraId="63874C2B" w14:textId="4B1B5A4F" w:rsidR="00FF524A" w:rsidRPr="005564F1" w:rsidRDefault="00D97975" w:rsidP="005564F1">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5564F1">
        <w:rPr>
          <w:rFonts w:asciiTheme="minorHAnsi" w:hAnsiTheme="minorHAnsi"/>
          <w:sz w:val="20"/>
          <w:szCs w:val="20"/>
        </w:rPr>
        <w:t xml:space="preserve"> obveže, da bo nudil </w:t>
      </w:r>
      <w:r w:rsidR="00FF524A" w:rsidRPr="005564F1">
        <w:rPr>
          <w:rFonts w:asciiTheme="minorHAnsi" w:hAnsiTheme="minorHAnsi"/>
          <w:sz w:val="20"/>
          <w:szCs w:val="20"/>
        </w:rPr>
        <w:t xml:space="preserve">vzdrževanje sistema na zahtevo naročnika v obsegu </w:t>
      </w:r>
      <w:r w:rsidR="00BF6C3C" w:rsidRPr="007220CD">
        <w:rPr>
          <w:rFonts w:asciiTheme="minorHAnsi" w:hAnsiTheme="minorHAnsi"/>
          <w:b/>
          <w:sz w:val="20"/>
          <w:szCs w:val="20"/>
        </w:rPr>
        <w:t>100</w:t>
      </w:r>
      <w:r w:rsidR="00FF524A" w:rsidRPr="007220CD">
        <w:rPr>
          <w:rFonts w:asciiTheme="minorHAnsi" w:hAnsiTheme="minorHAnsi"/>
          <w:b/>
          <w:sz w:val="20"/>
          <w:szCs w:val="20"/>
        </w:rPr>
        <w:t xml:space="preserve"> ur</w:t>
      </w:r>
      <w:r w:rsidR="00FF524A" w:rsidRPr="005564F1">
        <w:rPr>
          <w:rFonts w:asciiTheme="minorHAnsi" w:hAnsiTheme="minorHAnsi"/>
          <w:sz w:val="20"/>
          <w:szCs w:val="20"/>
        </w:rPr>
        <w:t xml:space="preserve"> </w:t>
      </w:r>
      <w:r w:rsidR="005564F1">
        <w:rPr>
          <w:rFonts w:asciiTheme="minorHAnsi" w:hAnsiTheme="minorHAnsi"/>
          <w:sz w:val="20"/>
          <w:szCs w:val="20"/>
        </w:rPr>
        <w:t xml:space="preserve">v </w:t>
      </w:r>
      <w:r w:rsidR="00FF524A" w:rsidRPr="005564F1">
        <w:rPr>
          <w:rFonts w:asciiTheme="minorHAnsi" w:hAnsiTheme="minorHAnsi"/>
          <w:sz w:val="20"/>
          <w:szCs w:val="20"/>
        </w:rPr>
        <w:t>čas</w:t>
      </w:r>
      <w:r w:rsidR="005564F1">
        <w:rPr>
          <w:rFonts w:asciiTheme="minorHAnsi" w:hAnsiTheme="minorHAnsi"/>
          <w:sz w:val="20"/>
          <w:szCs w:val="20"/>
        </w:rPr>
        <w:t>u trajanja</w:t>
      </w:r>
      <w:r w:rsidR="00FF524A" w:rsidRPr="005564F1">
        <w:rPr>
          <w:rFonts w:asciiTheme="minorHAnsi" w:hAnsiTheme="minorHAnsi"/>
          <w:sz w:val="20"/>
          <w:szCs w:val="20"/>
        </w:rPr>
        <w:t xml:space="preserve"> veljavnosti pogodbe,</w:t>
      </w:r>
      <w:r w:rsidR="005564F1">
        <w:rPr>
          <w:rFonts w:asciiTheme="minorHAnsi" w:hAnsiTheme="minorHAnsi"/>
          <w:sz w:val="20"/>
          <w:szCs w:val="20"/>
        </w:rPr>
        <w:t xml:space="preserve"> ki </w:t>
      </w:r>
      <w:r w:rsidR="00CA1F39">
        <w:rPr>
          <w:rFonts w:asciiTheme="minorHAnsi" w:hAnsiTheme="minorHAnsi"/>
          <w:sz w:val="20"/>
          <w:szCs w:val="20"/>
        </w:rPr>
        <w:t>mora obsegati najmanj</w:t>
      </w:r>
      <w:r w:rsidR="005564F1">
        <w:rPr>
          <w:rFonts w:asciiTheme="minorHAnsi" w:hAnsiTheme="minorHAnsi"/>
          <w:sz w:val="20"/>
          <w:szCs w:val="20"/>
        </w:rPr>
        <w:t>:</w:t>
      </w:r>
    </w:p>
    <w:p w14:paraId="16E6FF33" w14:textId="1E8D0BC4" w:rsidR="005564F1" w:rsidRPr="005564F1" w:rsidRDefault="005564F1" w:rsidP="00F7042B">
      <w:pPr>
        <w:pStyle w:val="Odstavekseznama"/>
        <w:numPr>
          <w:ilvl w:val="0"/>
          <w:numId w:val="33"/>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redno vzdrževanje sistema,</w:t>
      </w:r>
      <w:r w:rsidR="008C1D9F">
        <w:rPr>
          <w:rFonts w:asciiTheme="minorHAnsi" w:eastAsiaTheme="minorHAnsi" w:hAnsiTheme="minorHAnsi" w:cs="Calibri"/>
          <w:noProof w:val="0"/>
          <w:sz w:val="20"/>
          <w:szCs w:val="20"/>
          <w:lang w:eastAsia="en-US"/>
        </w:rPr>
        <w:t xml:space="preserve"> med katerega štejemo:</w:t>
      </w:r>
    </w:p>
    <w:p w14:paraId="0B71B359" w14:textId="4CF0EB9F"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meseč</w:t>
      </w:r>
      <w:r w:rsidRPr="00FD79FB">
        <w:rPr>
          <w:rFonts w:asciiTheme="minorHAnsi" w:hAnsiTheme="minorHAnsi" w:cstheme="minorHAnsi"/>
          <w:color w:val="000000" w:themeColor="text1"/>
          <w:sz w:val="20"/>
          <w:szCs w:val="20"/>
        </w:rPr>
        <w:t xml:space="preserve">ne preglede delovanja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w:t>
      </w:r>
      <w:r w:rsidR="008C1D9F">
        <w:rPr>
          <w:rFonts w:asciiTheme="minorHAnsi" w:hAnsiTheme="minorHAnsi" w:cstheme="minorHAnsi"/>
          <w:color w:val="000000" w:themeColor="text1"/>
          <w:sz w:val="20"/>
          <w:szCs w:val="20"/>
        </w:rPr>
        <w:t xml:space="preserve"> in pregled strežnikov</w:t>
      </w:r>
      <w:r>
        <w:rPr>
          <w:rFonts w:asciiTheme="minorHAnsi" w:hAnsiTheme="minorHAnsi" w:cstheme="minorHAnsi"/>
          <w:color w:val="000000" w:themeColor="text1"/>
          <w:sz w:val="20"/>
          <w:szCs w:val="20"/>
        </w:rPr>
        <w:t>,</w:t>
      </w:r>
    </w:p>
    <w:p w14:paraId="5365F41D" w14:textId="251B9E0A"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 xml:space="preserve">predloge </w:t>
      </w:r>
      <w:r w:rsidRPr="00FD79FB">
        <w:rPr>
          <w:rFonts w:asciiTheme="minorHAnsi" w:hAnsiTheme="minorHAnsi" w:cstheme="minorHAnsi"/>
          <w:color w:val="000000" w:themeColor="text1"/>
          <w:sz w:val="20"/>
          <w:szCs w:val="20"/>
        </w:rPr>
        <w:t xml:space="preserve">za nadgradnjo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 za zagotavljanje skladnosti z zadnjimi verzijami</w:t>
      </w:r>
      <w:r>
        <w:rPr>
          <w:rFonts w:asciiTheme="minorHAnsi" w:eastAsiaTheme="minorHAnsi" w:hAnsiTheme="minorHAnsi" w:cs="Calibri"/>
          <w:noProof w:val="0"/>
          <w:sz w:val="20"/>
          <w:szCs w:val="20"/>
          <w:lang w:eastAsia="en-US"/>
        </w:rPr>
        <w:t>,</w:t>
      </w:r>
    </w:p>
    <w:p w14:paraId="63B0CE91" w14:textId="42C65011" w:rsidR="005564F1" w:rsidRPr="005564F1" w:rsidRDefault="00FF524A"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eastAsiaTheme="minorHAnsi" w:hAnsiTheme="minorHAnsi" w:cs="Calibri"/>
          <w:noProof w:val="0"/>
          <w:sz w:val="20"/>
          <w:szCs w:val="20"/>
          <w:lang w:eastAsia="en-US"/>
        </w:rPr>
        <w:t>odpravo napak</w:t>
      </w:r>
      <w:r w:rsidR="005564F1" w:rsidRPr="00FD79FB">
        <w:rPr>
          <w:rFonts w:asciiTheme="minorHAnsi" w:hAnsiTheme="minorHAnsi" w:cstheme="minorHAnsi"/>
          <w:color w:val="000000" w:themeColor="text1"/>
          <w:sz w:val="20"/>
          <w:szCs w:val="20"/>
        </w:rPr>
        <w:t>, ki vplivajo na delovanje sistema</w:t>
      </w:r>
      <w:r w:rsidRPr="005564F1">
        <w:rPr>
          <w:rFonts w:asciiTheme="minorHAnsi" w:eastAsiaTheme="minorHAnsi" w:hAnsiTheme="minorHAnsi" w:cs="Calibri"/>
          <w:noProof w:val="0"/>
          <w:sz w:val="20"/>
          <w:szCs w:val="20"/>
          <w:lang w:eastAsia="en-US"/>
        </w:rPr>
        <w:t>,</w:t>
      </w:r>
    </w:p>
    <w:p w14:paraId="0CCFB211" w14:textId="242B667C" w:rsidR="00FF524A" w:rsidRDefault="00BF6C3C"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hAnsiTheme="minorHAnsi"/>
          <w:sz w:val="20"/>
          <w:szCs w:val="20"/>
        </w:rPr>
        <w:t>diagnostiko</w:t>
      </w:r>
      <w:r w:rsidR="00FF524A" w:rsidRPr="005564F1">
        <w:rPr>
          <w:rFonts w:asciiTheme="minorHAnsi" w:hAnsiTheme="minorHAnsi"/>
          <w:sz w:val="20"/>
          <w:szCs w:val="20"/>
        </w:rPr>
        <w:t xml:space="preserve"> napak ob nedelovanju,</w:t>
      </w:r>
    </w:p>
    <w:p w14:paraId="30077399" w14:textId="733B9C79" w:rsid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w:t>
      </w:r>
    </w:p>
    <w:p w14:paraId="30D8E4F0" w14:textId="525ABD7E"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 zaradi tehnoloških novosti,</w:t>
      </w:r>
    </w:p>
    <w:p w14:paraId="7E247253" w14:textId="3D4E56AF"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podatkovnih baz, vseh pripadajočih okolij in komponent,</w:t>
      </w:r>
    </w:p>
    <w:p w14:paraId="01605816" w14:textId="717867F8"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vseh ogrodij informacijskega sistem</w:t>
      </w:r>
      <w:r w:rsidR="001F5562">
        <w:rPr>
          <w:rFonts w:asciiTheme="minorHAnsi" w:hAnsiTheme="minorHAnsi"/>
          <w:sz w:val="20"/>
          <w:szCs w:val="20"/>
        </w:rPr>
        <w:t>a (tudi spletni strežnik, kontej</w:t>
      </w:r>
      <w:r>
        <w:rPr>
          <w:rFonts w:asciiTheme="minorHAnsi" w:hAnsiTheme="minorHAnsi"/>
          <w:sz w:val="20"/>
          <w:szCs w:val="20"/>
        </w:rPr>
        <w:t>nerji in podobno),</w:t>
      </w:r>
    </w:p>
    <w:p w14:paraId="683C1FA2" w14:textId="531E3BC1" w:rsidR="008C1D9F" w:rsidRP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vsa smiselno povezana vzdrževalna dela,</w:t>
      </w:r>
    </w:p>
    <w:p w14:paraId="616A5EC5" w14:textId="77777777" w:rsid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sz w:val="20"/>
          <w:szCs w:val="20"/>
        </w:rPr>
        <w:t xml:space="preserve">pomoč </w:t>
      </w:r>
      <w:r w:rsidR="00356F34" w:rsidRPr="005564F1">
        <w:rPr>
          <w:rFonts w:asciiTheme="minorHAnsi" w:hAnsiTheme="minorHAnsi"/>
          <w:sz w:val="20"/>
          <w:szCs w:val="20"/>
        </w:rPr>
        <w:t xml:space="preserve">uporabnikom </w:t>
      </w:r>
      <w:r w:rsidRPr="005564F1">
        <w:rPr>
          <w:rFonts w:asciiTheme="minorHAnsi" w:hAnsiTheme="minorHAnsi"/>
          <w:sz w:val="20"/>
          <w:szCs w:val="20"/>
        </w:rPr>
        <w:t xml:space="preserve">pri uporabi </w:t>
      </w:r>
      <w:r w:rsidR="00FE44EE" w:rsidRPr="005564F1">
        <w:rPr>
          <w:rFonts w:asciiTheme="minorHAnsi" w:hAnsiTheme="minorHAnsi"/>
          <w:sz w:val="20"/>
          <w:szCs w:val="20"/>
        </w:rPr>
        <w:t>informacijskega sistema</w:t>
      </w:r>
      <w:r w:rsidR="00356F34" w:rsidRPr="005564F1">
        <w:rPr>
          <w:rFonts w:asciiTheme="minorHAnsi" w:hAnsiTheme="minorHAnsi"/>
          <w:sz w:val="20"/>
          <w:szCs w:val="20"/>
        </w:rPr>
        <w:t>,</w:t>
      </w:r>
    </w:p>
    <w:p w14:paraId="3EA8AB45" w14:textId="343C7490" w:rsidR="005564F1" w:rsidRPr="00C85F5E"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telefonsko svetovanje,</w:t>
      </w:r>
    </w:p>
    <w:p w14:paraId="0E5074BF" w14:textId="308B4B8A"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morebitne dodatne migracije podatkov,</w:t>
      </w:r>
    </w:p>
    <w:p w14:paraId="6ADDBE47" w14:textId="17103FAC"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prilagoditve/spremembe konfiguracij,</w:t>
      </w:r>
    </w:p>
    <w:p w14:paraId="656774DC" w14:textId="63F6633B" w:rsidR="00C85F5E" w:rsidRPr="005564F1" w:rsidRDefault="00571CD7"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 xml:space="preserve">administracijo in </w:t>
      </w:r>
      <w:r w:rsidR="00C85F5E">
        <w:rPr>
          <w:rFonts w:asciiTheme="minorHAnsi" w:hAnsiTheme="minorHAnsi" w:cstheme="minorHAnsi"/>
          <w:color w:val="000000" w:themeColor="text1"/>
          <w:sz w:val="20"/>
          <w:szCs w:val="20"/>
        </w:rPr>
        <w:t>posege na podatkovnih bazah,</w:t>
      </w:r>
    </w:p>
    <w:p w14:paraId="0D1AE85E"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razpoložljivost kadrov, kot jih je navedel v svoji ponudbi,</w:t>
      </w:r>
    </w:p>
    <w:p w14:paraId="5971F44A"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optimizacijo obstoječih, že vgrajenih funkcionalnosti;</w:t>
      </w:r>
    </w:p>
    <w:p w14:paraId="17990CCF"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nadzor nad ustrezno umestitvijo na strežnik in obremenjenosti baze,</w:t>
      </w:r>
    </w:p>
    <w:p w14:paraId="55FE439B"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odpravo težav zaradi migracij na nove verzije sistemskega okolja,</w:t>
      </w:r>
    </w:p>
    <w:p w14:paraId="6081607F"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 xml:space="preserve">prilagoditve zaradi potreb povezovanja z drugimi </w:t>
      </w:r>
      <w:r w:rsidR="00BF6C3C" w:rsidRPr="005564F1">
        <w:rPr>
          <w:rFonts w:asciiTheme="minorHAnsi" w:hAnsiTheme="minorHAnsi" w:cstheme="minorHAnsi"/>
          <w:color w:val="000000" w:themeColor="text1"/>
          <w:sz w:val="20"/>
          <w:szCs w:val="20"/>
        </w:rPr>
        <w:t>programskimi rešitvami</w:t>
      </w:r>
      <w:r w:rsidRPr="005564F1">
        <w:rPr>
          <w:rFonts w:asciiTheme="minorHAnsi" w:hAnsiTheme="minorHAnsi" w:cstheme="minorHAnsi"/>
          <w:color w:val="000000" w:themeColor="text1"/>
          <w:sz w:val="20"/>
          <w:szCs w:val="20"/>
        </w:rPr>
        <w:t>, ki jih uporablja naročnik,</w:t>
      </w:r>
    </w:p>
    <w:p w14:paraId="638F4A48" w14:textId="77777777" w:rsidR="005564F1" w:rsidRPr="005564F1" w:rsidRDefault="00551874"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71D491D0" w14:textId="03DD804A" w:rsidR="00FF524A"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druga smiselno povezana vzdrževalna dela.</w:t>
      </w:r>
    </w:p>
    <w:p w14:paraId="3808D37B" w14:textId="77777777" w:rsidR="00FE44EE" w:rsidRPr="00662557" w:rsidRDefault="00FE44EE" w:rsidP="005F7416">
      <w:pPr>
        <w:spacing w:line="269" w:lineRule="auto"/>
        <w:rPr>
          <w:rFonts w:asciiTheme="minorHAnsi" w:hAnsiTheme="minorHAnsi" w:cstheme="minorHAnsi"/>
          <w:sz w:val="20"/>
          <w:szCs w:val="20"/>
        </w:rPr>
      </w:pPr>
    </w:p>
    <w:p w14:paraId="1CAA3822" w14:textId="64D021C7"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AE3FF4">
        <w:rPr>
          <w:rFonts w:asciiTheme="minorHAnsi" w:hAnsiTheme="minorHAnsi" w:cstheme="minorHAnsi"/>
          <w:color w:val="000000" w:themeColor="text1"/>
          <w:sz w:val="20"/>
          <w:szCs w:val="20"/>
        </w:rPr>
        <w:t>iroma</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14:paraId="5471774D" w14:textId="77777777" w:rsidR="00BF6C3C" w:rsidRPr="00662557" w:rsidRDefault="00BF6C3C" w:rsidP="005F7416">
      <w:pPr>
        <w:spacing w:line="269" w:lineRule="auto"/>
        <w:rPr>
          <w:rFonts w:asciiTheme="minorHAnsi" w:hAnsiTheme="minorHAnsi" w:cstheme="minorHAnsi"/>
          <w:color w:val="000000" w:themeColor="text1"/>
          <w:sz w:val="20"/>
          <w:szCs w:val="20"/>
        </w:rPr>
      </w:pPr>
    </w:p>
    <w:p w14:paraId="02D053E4" w14:textId="72AE1D62"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14:paraId="0D2EFEF1" w14:textId="77777777" w:rsidR="00FF524A" w:rsidRPr="00662557" w:rsidRDefault="00FF524A" w:rsidP="005F7416">
      <w:pPr>
        <w:spacing w:line="269" w:lineRule="auto"/>
        <w:ind w:firstLine="284"/>
        <w:contextualSpacing/>
        <w:rPr>
          <w:rFonts w:asciiTheme="minorHAnsi" w:hAnsiTheme="minorHAnsi"/>
          <w:sz w:val="20"/>
          <w:szCs w:val="20"/>
        </w:rPr>
      </w:pPr>
    </w:p>
    <w:p w14:paraId="47ED6EB8" w14:textId="5287ED21" w:rsidR="00FF524A" w:rsidRPr="00662557" w:rsidRDefault="00AE3FF4" w:rsidP="00F7042B">
      <w:pPr>
        <w:pStyle w:val="Odstavekseznama"/>
        <w:numPr>
          <w:ilvl w:val="0"/>
          <w:numId w:val="25"/>
        </w:numPr>
        <w:spacing w:line="269" w:lineRule="auto"/>
        <w:ind w:left="567" w:hanging="283"/>
        <w:contextualSpacing/>
        <w:rPr>
          <w:rFonts w:asciiTheme="minorHAnsi" w:hAnsiTheme="minorHAnsi" w:cs="Arial"/>
          <w:sz w:val="20"/>
          <w:szCs w:val="20"/>
        </w:rPr>
      </w:pPr>
      <w:r>
        <w:rPr>
          <w:rFonts w:asciiTheme="minorHAnsi" w:hAnsiTheme="minorHAnsi" w:cs="Arial"/>
          <w:sz w:val="20"/>
          <w:szCs w:val="20"/>
        </w:rPr>
        <w:t>Stopnje resnosti problema oziroma</w:t>
      </w:r>
      <w:r w:rsidR="00FF524A" w:rsidRPr="00662557">
        <w:rPr>
          <w:rFonts w:asciiTheme="minorHAnsi" w:hAnsiTheme="minorHAnsi" w:cs="Arial"/>
          <w:sz w:val="20"/>
          <w:szCs w:val="20"/>
        </w:rPr>
        <w:t xml:space="preserve"> prioritetni razredi:</w:t>
      </w:r>
    </w:p>
    <w:p w14:paraId="7ABD68AC" w14:textId="16BEEB84" w:rsidR="00FF524A" w:rsidRPr="00662557" w:rsidRDefault="00FF524A" w:rsidP="00F7042B">
      <w:pPr>
        <w:pStyle w:val="Odstavekseznama"/>
        <w:numPr>
          <w:ilvl w:val="0"/>
          <w:numId w:val="23"/>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w:t>
      </w:r>
      <w:r w:rsidR="00AE3FF4">
        <w:rPr>
          <w:rFonts w:asciiTheme="minorHAnsi" w:hAnsiTheme="minorHAnsi" w:cs="Arial"/>
          <w:sz w:val="20"/>
          <w:szCs w:val="20"/>
        </w:rPr>
        <w:t>ed celotnega sistema oziroma</w:t>
      </w:r>
      <w:r w:rsidRPr="00662557">
        <w:rPr>
          <w:rFonts w:asciiTheme="minorHAnsi" w:hAnsiTheme="minorHAnsi" w:cs="Arial"/>
          <w:sz w:val="20"/>
          <w:szCs w:val="20"/>
        </w:rPr>
        <w:t xml:space="preserve"> napaka na sistemu, zaradi katere ne deluje osnovna funkcionalnost sistema.</w:t>
      </w:r>
    </w:p>
    <w:p w14:paraId="4F659AE6" w14:textId="28C4DEFE"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w:t>
      </w:r>
      <w:r w:rsidR="00AE3FF4">
        <w:rPr>
          <w:rFonts w:asciiTheme="minorHAnsi" w:hAnsiTheme="minorHAnsi"/>
          <w:color w:val="auto"/>
          <w:sz w:val="20"/>
          <w:szCs w:val="20"/>
          <w:lang w:val="sl-SI"/>
        </w:rPr>
        <w:t>a, ki zahteva servisni poseg oziroma</w:t>
      </w:r>
      <w:r w:rsidRPr="00662557">
        <w:rPr>
          <w:rFonts w:asciiTheme="minorHAnsi" w:hAnsiTheme="minorHAnsi"/>
          <w:color w:val="auto"/>
          <w:sz w:val="20"/>
          <w:szCs w:val="20"/>
          <w:lang w:val="sl-SI"/>
        </w:rPr>
        <w:t xml:space="preserve"> del sistema ne deluje, zaradi katere je funkcionalnost sistema okrnjena. Nujno je posredovanje tehničnega osebja.</w:t>
      </w:r>
    </w:p>
    <w:p w14:paraId="07F452AF" w14:textId="19EAF3E0"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lastRenderedPageBreak/>
        <w:t xml:space="preserve">SL-3: napaka, ki </w:t>
      </w:r>
      <w:r w:rsidR="00AE3FF4">
        <w:rPr>
          <w:rFonts w:asciiTheme="minorHAnsi" w:hAnsiTheme="minorHAnsi"/>
          <w:color w:val="auto"/>
          <w:sz w:val="20"/>
          <w:szCs w:val="20"/>
          <w:lang w:val="sl-SI"/>
        </w:rPr>
        <w:t>ne zahteva servisnega posega oziroma</w:t>
      </w:r>
      <w:r w:rsidRPr="00662557">
        <w:rPr>
          <w:rFonts w:asciiTheme="minorHAnsi" w:hAnsiTheme="minorHAnsi"/>
          <w:color w:val="auto"/>
          <w:sz w:val="20"/>
          <w:szCs w:val="20"/>
          <w:lang w:val="sl-SI"/>
        </w:rPr>
        <w:t xml:space="preserve"> gre za napake, ki bistveno ne vplivajo na delovanje sistema, kot na primer manjše programske napake, napake v dokumentaciji, vizualne napake, napake redko uporabljenih komponent sistema ali programske napake, za katere je mogoče problem zaobiti z uporabo druge rešitve.</w:t>
      </w:r>
    </w:p>
    <w:p w14:paraId="4314B0FB" w14:textId="232D455C" w:rsidR="00FF524A" w:rsidRPr="00662557" w:rsidRDefault="00FF524A" w:rsidP="00F7042B">
      <w:pPr>
        <w:pStyle w:val="Odstavekseznama"/>
        <w:numPr>
          <w:ilvl w:val="0"/>
          <w:numId w:val="23"/>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AE3FF4">
        <w:rPr>
          <w:rFonts w:asciiTheme="minorHAnsi" w:hAnsiTheme="minorHAnsi" w:cstheme="minorHAnsi"/>
          <w:sz w:val="20"/>
          <w:szCs w:val="20"/>
        </w:rPr>
        <w:t xml:space="preserve"> oziroma</w:t>
      </w:r>
      <w:r w:rsidR="00361804" w:rsidRPr="00662557">
        <w:rPr>
          <w:rFonts w:asciiTheme="minorHAnsi" w:hAnsiTheme="minorHAnsi" w:cstheme="minorHAnsi"/>
          <w:sz w:val="20"/>
          <w:szCs w:val="20"/>
        </w:rPr>
        <w:t xml:space="preserve">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14:paraId="0BD669E0" w14:textId="77777777" w:rsidR="00FF524A" w:rsidRPr="00662557" w:rsidRDefault="00FF524A" w:rsidP="005F7416">
      <w:pPr>
        <w:spacing w:line="269" w:lineRule="auto"/>
        <w:ind w:firstLine="709"/>
        <w:rPr>
          <w:rFonts w:asciiTheme="minorHAnsi" w:hAnsiTheme="minorHAnsi"/>
          <w:sz w:val="20"/>
          <w:szCs w:val="20"/>
        </w:rPr>
      </w:pPr>
    </w:p>
    <w:p w14:paraId="3BA85DF0" w14:textId="77777777" w:rsidR="00FF524A" w:rsidRPr="00662557" w:rsidRDefault="00FF524A" w:rsidP="00F7042B">
      <w:pPr>
        <w:pStyle w:val="Odstavekseznama"/>
        <w:numPr>
          <w:ilvl w:val="0"/>
          <w:numId w:val="25"/>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14:paraId="1AAA7DB4"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28966E" w14:textId="77777777"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1FD66C"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71CC9D"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C3AC02"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14:paraId="07BC5B47" w14:textId="7777777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14:paraId="19A525FB"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14:paraId="6FAEBB83" w14:textId="3907A8CE"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14:paraId="1D5C8CAC" w14:textId="77777777"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14:paraId="028D748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14:paraId="161E889F" w14:textId="7777777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14:paraId="60066C6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14:paraId="717A0320"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14:paraId="70D6D15E"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7C2AEEF8"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14:paraId="3D7C6C4C"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2C6BFE3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14:paraId="4604AEF7"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14:paraId="3CB926E7"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2616385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14:paraId="1ADDB7C9"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63C5D1BC" w14:textId="19CCDBFC"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14:paraId="370C00A0" w14:textId="63201A54"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14:paraId="6280C01B" w14:textId="619EE2CD"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0056BEAE" w14:textId="276FCDF5"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14:paraId="5054DB15" w14:textId="77777777" w:rsidR="00FF524A" w:rsidRPr="00662557" w:rsidRDefault="00FF524A" w:rsidP="005F7416">
      <w:pPr>
        <w:spacing w:line="269" w:lineRule="auto"/>
        <w:ind w:firstLine="709"/>
        <w:rPr>
          <w:rFonts w:asciiTheme="minorHAnsi" w:hAnsiTheme="minorHAnsi"/>
          <w:sz w:val="20"/>
          <w:szCs w:val="20"/>
        </w:rPr>
      </w:pPr>
    </w:p>
    <w:p w14:paraId="708F9B4D" w14:textId="32615A18" w:rsidR="00FF524A" w:rsidRPr="00662557" w:rsidRDefault="00FF524A" w:rsidP="00F7042B">
      <w:pPr>
        <w:pStyle w:val="Odstavekseznama"/>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14:paraId="3C9CB19D" w14:textId="1477CC78" w:rsidR="00CD6D01" w:rsidRPr="00662557" w:rsidRDefault="00AE3FF4" w:rsidP="005F7416">
      <w:pPr>
        <w:pStyle w:val="Slog"/>
        <w:spacing w:line="269" w:lineRule="auto"/>
        <w:ind w:left="284" w:hanging="11"/>
        <w:jc w:val="both"/>
        <w:rPr>
          <w:rFonts w:asciiTheme="minorHAnsi" w:hAnsiTheme="minorHAnsi"/>
          <w:sz w:val="20"/>
          <w:szCs w:val="20"/>
        </w:rPr>
      </w:pPr>
      <w:r>
        <w:rPr>
          <w:rFonts w:asciiTheme="minorHAnsi" w:hAnsiTheme="minorHAnsi"/>
          <w:sz w:val="20"/>
          <w:szCs w:val="20"/>
        </w:rPr>
        <w:t>Naročnik vsako napako oziroma</w:t>
      </w:r>
      <w:r w:rsidR="00C941BF" w:rsidRPr="00662557">
        <w:rPr>
          <w:rFonts w:asciiTheme="minorHAnsi" w:hAnsiTheme="minorHAnsi"/>
          <w:sz w:val="20"/>
          <w:szCs w:val="20"/>
        </w:rPr>
        <w:t xml:space="preserve">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Pr>
          <w:rFonts w:asciiTheme="minorHAnsi" w:hAnsiTheme="minorHAnsi"/>
          <w:sz w:val="20"/>
          <w:szCs w:val="20"/>
        </w:rPr>
        <w:t>oziroma</w:t>
      </w:r>
      <w:r w:rsidR="00D358EA" w:rsidRPr="00662557">
        <w:rPr>
          <w:rFonts w:asciiTheme="minorHAnsi" w:hAnsiTheme="minorHAnsi"/>
          <w:sz w:val="20"/>
          <w:szCs w:val="20"/>
        </w:rPr>
        <w:t xml:space="preserve"> </w:t>
      </w:r>
      <w:r w:rsidR="00BF6C3C" w:rsidRPr="00662557">
        <w:rPr>
          <w:rFonts w:asciiTheme="minorHAnsi" w:hAnsiTheme="minorHAnsi"/>
          <w:sz w:val="20"/>
          <w:szCs w:val="20"/>
        </w:rPr>
        <w:t>okvare izven opredeljenega termina, se šteje, da je okvara oz</w:t>
      </w:r>
      <w:r>
        <w:rPr>
          <w:rFonts w:asciiTheme="minorHAnsi" w:hAnsiTheme="minorHAnsi"/>
          <w:sz w:val="20"/>
          <w:szCs w:val="20"/>
        </w:rPr>
        <w:t>iroma</w:t>
      </w:r>
      <w:r w:rsidR="00BF6C3C" w:rsidRPr="00662557">
        <w:rPr>
          <w:rFonts w:asciiTheme="minorHAnsi" w:hAnsiTheme="minorHAnsi"/>
          <w:sz w:val="20"/>
          <w:szCs w:val="20"/>
        </w:rPr>
        <w:t xml:space="preserve"> napaka prijavljena ob naslednjem začetku delovnega časa.</w:t>
      </w:r>
    </w:p>
    <w:p w14:paraId="6256AC86" w14:textId="77777777" w:rsidR="00CD6D01" w:rsidRPr="00662557" w:rsidRDefault="00CD6D01" w:rsidP="005F7416">
      <w:pPr>
        <w:spacing w:line="269" w:lineRule="auto"/>
        <w:ind w:left="720"/>
        <w:rPr>
          <w:rFonts w:asciiTheme="minorHAnsi" w:hAnsiTheme="minorHAnsi" w:cs="Arial"/>
          <w:sz w:val="20"/>
          <w:szCs w:val="20"/>
        </w:rPr>
      </w:pPr>
    </w:p>
    <w:p w14:paraId="178C8FF9" w14:textId="1F8CAE76" w:rsidR="00FF524A" w:rsidRPr="00662557" w:rsidRDefault="00FF524A" w:rsidP="00F7042B">
      <w:pPr>
        <w:pStyle w:val="Slog"/>
        <w:numPr>
          <w:ilvl w:val="0"/>
          <w:numId w:val="25"/>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14:paraId="067C021A" w14:textId="1EB3F518"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14:paraId="1F6D3810" w14:textId="4303A3DE" w:rsidR="001A6D79" w:rsidRPr="00662557" w:rsidRDefault="001A6D79" w:rsidP="005F7416">
      <w:pPr>
        <w:pStyle w:val="Default"/>
        <w:spacing w:line="269" w:lineRule="auto"/>
        <w:rPr>
          <w:rFonts w:asciiTheme="minorHAnsi" w:hAnsiTheme="minorHAnsi"/>
          <w:sz w:val="20"/>
          <w:szCs w:val="20"/>
        </w:rPr>
      </w:pPr>
    </w:p>
    <w:p w14:paraId="75EB747A" w14:textId="5AB1FF06" w:rsidR="00FF524A" w:rsidRPr="00662557" w:rsidRDefault="00FF524A" w:rsidP="00F7042B">
      <w:pPr>
        <w:pStyle w:val="CM9"/>
        <w:numPr>
          <w:ilvl w:val="0"/>
          <w:numId w:val="25"/>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14:paraId="4CF3C363" w14:textId="01A135E3" w:rsidR="00182E1B"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14:paraId="209CE7DC" w14:textId="77777777" w:rsidR="00F7042B" w:rsidRPr="00F7042B" w:rsidRDefault="00F7042B" w:rsidP="00F7042B"/>
    <w:p w14:paraId="11EED58F" w14:textId="4C172946" w:rsidR="00FF524A" w:rsidRPr="00662557" w:rsidRDefault="00FF524A" w:rsidP="00F7042B">
      <w:pPr>
        <w:pStyle w:val="CM10"/>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14:paraId="1283789D" w14:textId="77777777"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14:paraId="58B6D236" w14:textId="77777777"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14:paraId="78AB3DC7" w14:textId="23D68863"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14:paraId="5C6DE52A" w14:textId="7B5D9923"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00AE3FF4">
        <w:rPr>
          <w:rFonts w:asciiTheme="minorHAnsi" w:hAnsiTheme="minorHAnsi" w:cs="Arial"/>
          <w:sz w:val="20"/>
          <w:szCs w:val="20"/>
        </w:rPr>
        <w:t>ešitev za problem oziroma</w:t>
      </w:r>
      <w:r w:rsidRPr="00662557">
        <w:rPr>
          <w:rFonts w:asciiTheme="minorHAnsi" w:hAnsiTheme="minorHAnsi" w:cs="Arial"/>
          <w:sz w:val="20"/>
          <w:szCs w:val="20"/>
        </w:rPr>
        <w:t xml:space="preserve"> vprašanje naročnika je bilo obravnavano in naročnik je prejel želene informacije.</w:t>
      </w:r>
    </w:p>
    <w:p w14:paraId="7EFD6F6B" w14:textId="77C78071" w:rsidR="00FF524A" w:rsidRPr="00662557" w:rsidRDefault="00770239"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14:paraId="5BA8630A" w14:textId="77777777" w:rsidR="00FF524A" w:rsidRPr="00662557" w:rsidRDefault="00FF524A" w:rsidP="005F7416">
      <w:pPr>
        <w:spacing w:line="269" w:lineRule="auto"/>
        <w:contextualSpacing/>
        <w:rPr>
          <w:rFonts w:asciiTheme="minorHAnsi" w:hAnsiTheme="minorHAnsi"/>
          <w:sz w:val="20"/>
          <w:szCs w:val="20"/>
        </w:rPr>
      </w:pPr>
    </w:p>
    <w:p w14:paraId="65EC6A8B" w14:textId="32CE8F03" w:rsidR="00FF524A" w:rsidRPr="00662557" w:rsidRDefault="00FF524A" w:rsidP="00F7042B">
      <w:pPr>
        <w:pStyle w:val="Odstavekseznama"/>
        <w:numPr>
          <w:ilvl w:val="0"/>
          <w:numId w:val="10"/>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14:paraId="39C056A0" w14:textId="77777777" w:rsidR="00FF524A" w:rsidRPr="00662557" w:rsidRDefault="00FF524A" w:rsidP="005F7416">
      <w:pPr>
        <w:tabs>
          <w:tab w:val="left" w:pos="567"/>
        </w:tabs>
        <w:spacing w:line="269" w:lineRule="auto"/>
        <w:rPr>
          <w:rFonts w:asciiTheme="minorHAnsi" w:hAnsiTheme="minorHAnsi"/>
          <w:sz w:val="20"/>
          <w:szCs w:val="20"/>
        </w:rPr>
      </w:pPr>
    </w:p>
    <w:p w14:paraId="6E215C86" w14:textId="62F16956"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w:t>
      </w:r>
      <w:r w:rsidRPr="00662557">
        <w:rPr>
          <w:rFonts w:asciiTheme="minorHAnsi" w:hAnsiTheme="minorHAnsi"/>
          <w:sz w:val="20"/>
          <w:szCs w:val="20"/>
        </w:rPr>
        <w:lastRenderedPageBreak/>
        <w:t>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w:t>
      </w:r>
      <w:r w:rsidR="00AE3FF4">
        <w:rPr>
          <w:rFonts w:asciiTheme="minorHAnsi" w:hAnsiTheme="minorHAnsi" w:cstheme="minorHAnsi"/>
          <w:sz w:val="20"/>
          <w:szCs w:val="20"/>
        </w:rPr>
        <w:t>jalca iz nadgradenj ni možno oziroma</w:t>
      </w:r>
      <w:r w:rsidR="00BF6C3C" w:rsidRPr="00662557">
        <w:rPr>
          <w:rFonts w:asciiTheme="minorHAnsi" w:hAnsiTheme="minorHAnsi" w:cstheme="minorHAnsi"/>
          <w:sz w:val="20"/>
          <w:szCs w:val="20"/>
        </w:rPr>
        <w:t xml:space="preserve"> tak zahtevek naročnik zavrne.</w:t>
      </w:r>
    </w:p>
    <w:p w14:paraId="4E817EEE" w14:textId="77777777" w:rsidR="00BF6C3C" w:rsidRPr="00662557" w:rsidRDefault="00BF6C3C" w:rsidP="005F7416">
      <w:pPr>
        <w:tabs>
          <w:tab w:val="left" w:pos="567"/>
        </w:tabs>
        <w:spacing w:line="269" w:lineRule="auto"/>
        <w:rPr>
          <w:rFonts w:asciiTheme="minorHAnsi" w:hAnsiTheme="minorHAnsi"/>
          <w:sz w:val="20"/>
          <w:szCs w:val="20"/>
        </w:rPr>
      </w:pPr>
    </w:p>
    <w:p w14:paraId="10E774E6" w14:textId="77777777"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14:paraId="1A7C448B" w14:textId="571948E0" w:rsidR="00FF524A" w:rsidRPr="00662557" w:rsidRDefault="007220CD"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nadgradnj</w:t>
      </w:r>
      <w:r>
        <w:rPr>
          <w:rFonts w:asciiTheme="minorHAnsi" w:hAnsiTheme="minorHAnsi"/>
          <w:sz w:val="20"/>
          <w:szCs w:val="20"/>
        </w:rPr>
        <w:t>e</w:t>
      </w:r>
      <w:r w:rsidRPr="00662557">
        <w:rPr>
          <w:rFonts w:asciiTheme="minorHAnsi" w:hAnsiTheme="minorHAnsi"/>
          <w:sz w:val="20"/>
          <w:szCs w:val="20"/>
        </w:rPr>
        <w:t xml:space="preserve"> </w:t>
      </w:r>
      <w:r w:rsidR="00FF524A" w:rsidRPr="00662557">
        <w:rPr>
          <w:rFonts w:asciiTheme="minorHAnsi" w:hAnsiTheme="minorHAnsi"/>
          <w:sz w:val="20"/>
          <w:szCs w:val="20"/>
        </w:rPr>
        <w:t>sistema na zahtevo naročnika v obsegu</w:t>
      </w:r>
      <w:r>
        <w:rPr>
          <w:rFonts w:asciiTheme="minorHAnsi" w:hAnsiTheme="minorHAnsi"/>
          <w:sz w:val="20"/>
          <w:szCs w:val="20"/>
        </w:rPr>
        <w:t xml:space="preserve"> največ do</w:t>
      </w:r>
      <w:r w:rsidR="00FF524A" w:rsidRPr="00662557">
        <w:rPr>
          <w:rFonts w:asciiTheme="minorHAnsi" w:hAnsiTheme="minorHAnsi"/>
          <w:sz w:val="20"/>
          <w:szCs w:val="20"/>
        </w:rPr>
        <w:t xml:space="preserve"> </w:t>
      </w:r>
      <w:r w:rsidR="00BF6C3C" w:rsidRPr="007220CD">
        <w:rPr>
          <w:rFonts w:asciiTheme="minorHAnsi" w:hAnsiTheme="minorHAnsi"/>
          <w:b/>
          <w:sz w:val="20"/>
          <w:szCs w:val="20"/>
        </w:rPr>
        <w:t>650</w:t>
      </w:r>
      <w:r w:rsidR="00FF524A" w:rsidRPr="007220CD">
        <w:rPr>
          <w:rFonts w:asciiTheme="minorHAnsi" w:hAnsiTheme="minorHAnsi"/>
          <w:b/>
          <w:sz w:val="20"/>
          <w:szCs w:val="20"/>
        </w:rPr>
        <w:t xml:space="preserve"> ur</w:t>
      </w:r>
      <w:r w:rsidR="00FF524A" w:rsidRPr="00662557">
        <w:rPr>
          <w:rFonts w:asciiTheme="minorHAnsi" w:hAnsiTheme="minorHAnsi"/>
          <w:sz w:val="20"/>
          <w:szCs w:val="20"/>
        </w:rPr>
        <w:t xml:space="preserve"> </w:t>
      </w:r>
      <w:r>
        <w:rPr>
          <w:rFonts w:asciiTheme="minorHAnsi" w:hAnsiTheme="minorHAnsi"/>
          <w:sz w:val="20"/>
          <w:szCs w:val="20"/>
        </w:rPr>
        <w:t>v</w:t>
      </w:r>
      <w:r w:rsidR="00FF524A" w:rsidRPr="00662557">
        <w:rPr>
          <w:rFonts w:asciiTheme="minorHAnsi" w:hAnsiTheme="minorHAnsi"/>
          <w:sz w:val="20"/>
          <w:szCs w:val="20"/>
        </w:rPr>
        <w:t xml:space="preserve"> čas</w:t>
      </w:r>
      <w:r>
        <w:rPr>
          <w:rFonts w:asciiTheme="minorHAnsi" w:hAnsiTheme="minorHAnsi"/>
          <w:sz w:val="20"/>
          <w:szCs w:val="20"/>
        </w:rPr>
        <w:t>u trajanja</w:t>
      </w:r>
      <w:r w:rsidR="00FF524A" w:rsidRPr="00662557">
        <w:rPr>
          <w:rFonts w:asciiTheme="minorHAnsi" w:hAnsiTheme="minorHAnsi"/>
          <w:sz w:val="20"/>
          <w:szCs w:val="20"/>
        </w:rPr>
        <w:t xml:space="preserve"> veljavnosti pogodbe in</w:t>
      </w:r>
    </w:p>
    <w:p w14:paraId="2C5E49AF" w14:textId="3DC9F950"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14:paraId="383D9977" w14:textId="77777777" w:rsidR="00FF524A" w:rsidRPr="00662557" w:rsidRDefault="00FF524A" w:rsidP="005F7416">
      <w:pPr>
        <w:spacing w:line="269" w:lineRule="auto"/>
        <w:ind w:firstLine="284"/>
        <w:rPr>
          <w:rFonts w:asciiTheme="minorHAnsi" w:hAnsiTheme="minorHAnsi"/>
          <w:sz w:val="20"/>
          <w:szCs w:val="20"/>
        </w:rPr>
      </w:pPr>
    </w:p>
    <w:p w14:paraId="2E352A5F" w14:textId="18D691CE"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14:paraId="48A74492" w14:textId="77777777" w:rsidR="00FF524A" w:rsidRPr="00662557" w:rsidRDefault="00FF524A" w:rsidP="005F7416">
      <w:pPr>
        <w:spacing w:line="269" w:lineRule="auto"/>
        <w:ind w:left="284"/>
        <w:rPr>
          <w:rFonts w:asciiTheme="minorHAnsi" w:hAnsiTheme="minorHAnsi"/>
          <w:sz w:val="20"/>
          <w:szCs w:val="20"/>
        </w:rPr>
      </w:pPr>
    </w:p>
    <w:p w14:paraId="7E2F0CE5" w14:textId="381DC78C"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14:paraId="61FC2A67" w14:textId="77777777" w:rsidR="00FF524A" w:rsidRPr="00662557" w:rsidRDefault="00FF524A" w:rsidP="005F7416">
      <w:pPr>
        <w:spacing w:line="269" w:lineRule="auto"/>
        <w:ind w:left="284"/>
        <w:rPr>
          <w:rFonts w:asciiTheme="minorHAnsi" w:hAnsiTheme="minorHAnsi" w:cstheme="minorHAnsi"/>
          <w:color w:val="000000" w:themeColor="text1"/>
          <w:sz w:val="20"/>
          <w:szCs w:val="20"/>
        </w:rPr>
      </w:pPr>
    </w:p>
    <w:p w14:paraId="21F38FD4" w14:textId="7FB0DEB7"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14:paraId="3DAB086B" w14:textId="210F7210" w:rsidR="006F2CE5" w:rsidRDefault="006F2CE5" w:rsidP="006F2CE5">
      <w:pPr>
        <w:rPr>
          <w:rFonts w:asciiTheme="minorHAnsi" w:hAnsiTheme="minorHAnsi" w:cstheme="minorHAnsi"/>
          <w:iCs/>
          <w:sz w:val="20"/>
          <w:szCs w:val="20"/>
        </w:rPr>
      </w:pPr>
    </w:p>
    <w:p w14:paraId="6897981E" w14:textId="1E7DFD9D" w:rsidR="006F2CE5" w:rsidRPr="00F7042B" w:rsidRDefault="004B0E3D" w:rsidP="00F7042B">
      <w:pPr>
        <w:pStyle w:val="Odstavekseznama"/>
        <w:numPr>
          <w:ilvl w:val="0"/>
          <w:numId w:val="35"/>
        </w:numPr>
        <w:spacing w:line="269" w:lineRule="auto"/>
        <w:ind w:left="284" w:hanging="284"/>
        <w:rPr>
          <w:rFonts w:asciiTheme="minorHAnsi" w:hAnsiTheme="minorHAnsi"/>
          <w:bCs/>
          <w:sz w:val="20"/>
          <w:szCs w:val="20"/>
          <w:lang w:val="en-US"/>
        </w:rPr>
      </w:pPr>
      <w:r w:rsidRPr="00F7042B">
        <w:rPr>
          <w:rFonts w:asciiTheme="minorHAnsi" w:hAnsiTheme="minorHAnsi"/>
          <w:bCs/>
          <w:sz w:val="20"/>
          <w:szCs w:val="20"/>
          <w:lang w:val="en-US"/>
        </w:rPr>
        <w:t>Storitve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931303">
        <w:rPr>
          <w:rFonts w:asciiTheme="minorHAnsi" w:hAnsiTheme="minorHAnsi"/>
          <w:bCs/>
          <w:sz w:val="20"/>
          <w:szCs w:val="20"/>
          <w:lang w:val="en-US"/>
        </w:rPr>
        <w:t xml:space="preserve">npr. nedelovanje </w:t>
      </w:r>
      <w:r w:rsidRPr="00F7042B">
        <w:rPr>
          <w:rFonts w:asciiTheme="minorHAnsi" w:hAnsiTheme="minorHAnsi"/>
          <w:bCs/>
          <w:sz w:val="20"/>
          <w:szCs w:val="20"/>
          <w:lang w:val="en-US"/>
        </w:rPr>
        <w:t>strežnik</w:t>
      </w:r>
      <w:r w:rsidR="00931303">
        <w:rPr>
          <w:rFonts w:asciiTheme="minorHAnsi" w:hAnsiTheme="minorHAnsi"/>
          <w:bCs/>
          <w:sz w:val="20"/>
          <w:szCs w:val="20"/>
          <w:lang w:val="en-US"/>
        </w:rPr>
        <w:t>a</w:t>
      </w:r>
      <w:r w:rsidRPr="00F7042B">
        <w:rPr>
          <w:rFonts w:asciiTheme="minorHAnsi" w:hAnsiTheme="minorHAnsi"/>
          <w:bCs/>
          <w:sz w:val="20"/>
          <w:szCs w:val="20"/>
          <w:lang w:val="en-US"/>
        </w:rPr>
        <w:t xml:space="preserve"> </w:t>
      </w:r>
      <w:r w:rsidR="00931303">
        <w:rPr>
          <w:rFonts w:asciiTheme="minorHAnsi" w:hAnsiTheme="minorHAnsi"/>
          <w:bCs/>
          <w:sz w:val="20"/>
          <w:szCs w:val="20"/>
          <w:lang w:val="en-US"/>
        </w:rPr>
        <w:t>naročnika</w:t>
      </w:r>
      <w:r w:rsidRPr="00F7042B">
        <w:rPr>
          <w:rFonts w:asciiTheme="minorHAnsi" w:hAnsiTheme="minorHAnsi"/>
          <w:bCs/>
          <w:sz w:val="20"/>
          <w:szCs w:val="20"/>
          <w:lang w:val="en-US"/>
        </w:rPr>
        <w:t>), sme izvajalec kontaktno osebo pri naročniku obvestiti po opravljeni storitvi.</w:t>
      </w:r>
    </w:p>
    <w:p w14:paraId="00B9DDDC" w14:textId="77777777" w:rsidR="004B0E3D" w:rsidRPr="006F2CE5" w:rsidRDefault="004B0E3D" w:rsidP="006F2CE5">
      <w:pPr>
        <w:rPr>
          <w:rFonts w:asciiTheme="minorHAnsi" w:hAnsiTheme="minorHAnsi" w:cstheme="minorHAnsi"/>
          <w:iCs/>
          <w:sz w:val="20"/>
          <w:szCs w:val="20"/>
        </w:rPr>
      </w:pPr>
    </w:p>
    <w:p w14:paraId="42E1D906"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14:paraId="6D4FA041" w14:textId="77777777" w:rsidR="00FF524A" w:rsidRPr="00662557" w:rsidRDefault="00FF524A" w:rsidP="005F7416">
      <w:pPr>
        <w:spacing w:line="269" w:lineRule="auto"/>
        <w:rPr>
          <w:rFonts w:asciiTheme="minorHAnsi" w:hAnsiTheme="minorHAnsi"/>
          <w:bCs/>
          <w:sz w:val="20"/>
          <w:szCs w:val="20"/>
        </w:rPr>
      </w:pPr>
    </w:p>
    <w:p w14:paraId="22C3DF17" w14:textId="6ED975F9" w:rsidR="00FF524A" w:rsidRPr="00662557" w:rsidRDefault="00FF524A" w:rsidP="00F7042B">
      <w:pPr>
        <w:pStyle w:val="Odstavekseznama"/>
        <w:numPr>
          <w:ilvl w:val="0"/>
          <w:numId w:val="26"/>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AE3FF4">
        <w:rPr>
          <w:rFonts w:asciiTheme="minorHAnsi" w:hAnsiTheme="minorHAnsi"/>
          <w:bCs/>
          <w:sz w:val="20"/>
          <w:szCs w:val="20"/>
        </w:rPr>
        <w:t xml:space="preserve"> oziroma</w:t>
      </w:r>
      <w:r w:rsidR="0005717C" w:rsidRPr="00662557">
        <w:rPr>
          <w:rFonts w:asciiTheme="minorHAnsi" w:hAnsiTheme="minorHAnsi"/>
          <w:bCs/>
          <w:sz w:val="20"/>
          <w:szCs w:val="20"/>
        </w:rPr>
        <w:t xml:space="preserve">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003A4864">
        <w:rPr>
          <w:rFonts w:asciiTheme="minorHAnsi" w:hAnsiTheme="minorHAnsi"/>
          <w:bCs/>
          <w:sz w:val="20"/>
          <w:szCs w:val="20"/>
        </w:rPr>
        <w:t xml:space="preserve"> </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14:paraId="4F524A66" w14:textId="77777777" w:rsidR="00FF524A" w:rsidRPr="00662557" w:rsidRDefault="00FF524A" w:rsidP="005F7416">
      <w:pPr>
        <w:spacing w:line="269" w:lineRule="auto"/>
        <w:rPr>
          <w:rFonts w:asciiTheme="minorHAnsi" w:hAnsiTheme="minorHAnsi" w:cstheme="minorHAnsi"/>
          <w:color w:val="000000" w:themeColor="text1"/>
          <w:sz w:val="20"/>
          <w:szCs w:val="20"/>
        </w:rPr>
      </w:pPr>
    </w:p>
    <w:p w14:paraId="7BC9CA99" w14:textId="3D688926" w:rsidR="00FF524A" w:rsidRPr="00662557" w:rsidRDefault="00FF524A"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celote predmetne programske kode, pravico pre</w:t>
      </w:r>
      <w:r w:rsidR="00AE3FF4">
        <w:rPr>
          <w:rFonts w:asciiTheme="minorHAnsi" w:hAnsiTheme="minorHAnsi" w:cstheme="minorHAnsi"/>
          <w:color w:val="000000" w:themeColor="text1"/>
          <w:sz w:val="20"/>
          <w:szCs w:val="20"/>
        </w:rPr>
        <w:t>voda, prilagoditve, priredbe oziroma</w:t>
      </w:r>
      <w:r w:rsidRPr="00662557">
        <w:rPr>
          <w:rFonts w:asciiTheme="minorHAnsi" w:hAnsiTheme="minorHAnsi" w:cstheme="minorHAnsi"/>
          <w:color w:val="000000" w:themeColor="text1"/>
          <w:sz w:val="20"/>
          <w:szCs w:val="20"/>
        </w:rPr>
        <w:t xml:space="preserve">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14:paraId="7A5A0546" w14:textId="77777777" w:rsidR="00396B47" w:rsidRPr="00662557" w:rsidRDefault="00396B47" w:rsidP="00336F0B">
      <w:pPr>
        <w:pStyle w:val="Odstavekseznama"/>
        <w:rPr>
          <w:rFonts w:asciiTheme="minorHAnsi" w:hAnsiTheme="minorHAnsi" w:cstheme="minorHAnsi"/>
          <w:color w:val="000000" w:themeColor="text1"/>
          <w:sz w:val="20"/>
          <w:szCs w:val="20"/>
        </w:rPr>
      </w:pPr>
    </w:p>
    <w:p w14:paraId="09DE4976" w14:textId="0939FA8D" w:rsidR="00396B47" w:rsidRPr="00662557" w:rsidRDefault="00396B47"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na naročnika prenese ob pogojih kot jih določa prejšnji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14:paraId="71BEA10C" w14:textId="5870BA35" w:rsidR="0042626B" w:rsidRPr="00662557" w:rsidRDefault="0042626B" w:rsidP="005F7416">
      <w:pPr>
        <w:spacing w:line="269" w:lineRule="auto"/>
        <w:rPr>
          <w:rFonts w:asciiTheme="minorHAnsi" w:hAnsiTheme="minorHAnsi" w:cstheme="minorHAnsi"/>
          <w:color w:val="000000" w:themeColor="text1"/>
          <w:sz w:val="20"/>
          <w:szCs w:val="20"/>
        </w:rPr>
      </w:pPr>
    </w:p>
    <w:p w14:paraId="076E3CE8"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2B23445C" w14:textId="77777777" w:rsidR="00FF524A" w:rsidRPr="00662557" w:rsidRDefault="00FF524A" w:rsidP="005F7416">
      <w:pPr>
        <w:spacing w:line="269" w:lineRule="auto"/>
        <w:jc w:val="center"/>
        <w:rPr>
          <w:rFonts w:asciiTheme="minorHAnsi" w:hAnsiTheme="minorHAnsi"/>
          <w:sz w:val="20"/>
          <w:szCs w:val="20"/>
        </w:rPr>
      </w:pPr>
    </w:p>
    <w:p w14:paraId="03023A1E" w14:textId="01FD8D72"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 xml:space="preserve">Naročnik se zavezuje, da bo izvajalcu za storitve, opravljene po tej pogodbi, plačal ceno, določeno v </w:t>
      </w:r>
      <w:r w:rsidR="003411E9" w:rsidRPr="00F75E39">
        <w:rPr>
          <w:rFonts w:asciiTheme="minorHAnsi" w:hAnsiTheme="minorHAnsi"/>
          <w:sz w:val="20"/>
          <w:szCs w:val="20"/>
        </w:rPr>
        <w:t>18</w:t>
      </w:r>
      <w:r w:rsidRPr="00F75E39">
        <w:rPr>
          <w:rFonts w:asciiTheme="minorHAnsi" w:hAnsiTheme="minorHAnsi"/>
          <w:sz w:val="20"/>
          <w:szCs w:val="20"/>
        </w:rPr>
        <w:t>. členu</w:t>
      </w:r>
      <w:r w:rsidRPr="00662557">
        <w:rPr>
          <w:rFonts w:asciiTheme="minorHAnsi" w:hAnsiTheme="minorHAnsi"/>
          <w:sz w:val="20"/>
          <w:szCs w:val="20"/>
        </w:rPr>
        <w:t xml:space="preserve"> te pogodbe.</w:t>
      </w:r>
    </w:p>
    <w:p w14:paraId="077C4953" w14:textId="4906CC71" w:rsidR="00FF524A" w:rsidRDefault="00FF524A" w:rsidP="005F7416">
      <w:pPr>
        <w:tabs>
          <w:tab w:val="left" w:pos="720"/>
        </w:tabs>
        <w:spacing w:line="269" w:lineRule="auto"/>
        <w:rPr>
          <w:rFonts w:asciiTheme="minorHAnsi" w:hAnsiTheme="minorHAnsi"/>
          <w:bCs/>
          <w:sz w:val="20"/>
          <w:szCs w:val="20"/>
          <w:lang w:val="en-US"/>
        </w:rPr>
      </w:pPr>
    </w:p>
    <w:p w14:paraId="24DDDF0C" w14:textId="77777777" w:rsidR="003A4864" w:rsidRPr="00662557" w:rsidRDefault="003A4864" w:rsidP="005F7416">
      <w:pPr>
        <w:tabs>
          <w:tab w:val="left" w:pos="720"/>
        </w:tabs>
        <w:spacing w:line="269" w:lineRule="auto"/>
        <w:rPr>
          <w:rFonts w:asciiTheme="minorHAnsi" w:hAnsiTheme="minorHAnsi"/>
          <w:bCs/>
          <w:sz w:val="20"/>
          <w:szCs w:val="20"/>
          <w:lang w:val="en-US"/>
        </w:rPr>
      </w:pPr>
    </w:p>
    <w:p w14:paraId="64361F5C" w14:textId="77777777" w:rsidR="003A4864" w:rsidRPr="003B2C94" w:rsidRDefault="003A4864" w:rsidP="003A486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0B5E000A" w14:textId="4F9EA868" w:rsidR="003A4864" w:rsidRDefault="003A4864" w:rsidP="003A4864">
      <w:pPr>
        <w:tabs>
          <w:tab w:val="left" w:pos="284"/>
        </w:tabs>
        <w:rPr>
          <w:rFonts w:asciiTheme="minorHAnsi" w:hAnsiTheme="minorHAnsi" w:cstheme="minorHAnsi"/>
          <w:noProof w:val="0"/>
          <w:sz w:val="20"/>
          <w:szCs w:val="20"/>
        </w:rPr>
      </w:pPr>
    </w:p>
    <w:p w14:paraId="14AF7527" w14:textId="77777777" w:rsidR="0036436A" w:rsidRPr="003B2C94" w:rsidRDefault="0036436A" w:rsidP="003A4864">
      <w:pPr>
        <w:tabs>
          <w:tab w:val="left" w:pos="284"/>
        </w:tabs>
        <w:rPr>
          <w:rFonts w:asciiTheme="minorHAnsi" w:hAnsiTheme="minorHAnsi" w:cstheme="minorHAnsi"/>
          <w:noProof w:val="0"/>
          <w:sz w:val="20"/>
          <w:szCs w:val="20"/>
        </w:rPr>
      </w:pPr>
    </w:p>
    <w:p w14:paraId="30343D86" w14:textId="77777777" w:rsidR="003A4864" w:rsidRPr="003B2C94" w:rsidRDefault="003A4864" w:rsidP="003A486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5F2918DE" w14:textId="77777777" w:rsidR="003A4864" w:rsidRPr="003B2C94" w:rsidRDefault="003A4864" w:rsidP="003A4864">
      <w:pPr>
        <w:rPr>
          <w:rFonts w:asciiTheme="minorHAnsi" w:hAnsiTheme="minorHAnsi" w:cstheme="minorHAnsi"/>
          <w:i/>
          <w:sz w:val="20"/>
          <w:szCs w:val="20"/>
        </w:rPr>
      </w:pPr>
    </w:p>
    <w:p w14:paraId="46ABD8A9" w14:textId="77777777"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9A3A755" w14:textId="77777777" w:rsidR="003A4864" w:rsidRPr="003B2C94" w:rsidRDefault="003A4864" w:rsidP="003A4864">
      <w:pPr>
        <w:rPr>
          <w:rFonts w:asciiTheme="minorHAnsi" w:hAnsiTheme="minorHAnsi" w:cstheme="minorHAnsi"/>
          <w:i/>
          <w:sz w:val="20"/>
          <w:szCs w:val="20"/>
        </w:rPr>
      </w:pPr>
    </w:p>
    <w:p w14:paraId="26573CD9" w14:textId="77777777"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7BC629EB" w14:textId="77777777" w:rsidR="003A4864" w:rsidRPr="003B2C94" w:rsidRDefault="003A4864" w:rsidP="003A4864">
      <w:pPr>
        <w:rPr>
          <w:rFonts w:asciiTheme="minorHAnsi" w:hAnsiTheme="minorHAnsi" w:cstheme="minorHAnsi"/>
          <w:i/>
          <w:sz w:val="20"/>
          <w:szCs w:val="20"/>
        </w:rPr>
      </w:pPr>
    </w:p>
    <w:p w14:paraId="7C431B72" w14:textId="77777777"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3580E704" w14:textId="77777777" w:rsidR="003A4864" w:rsidRPr="003B2C94" w:rsidRDefault="003A4864" w:rsidP="003A4864">
      <w:pPr>
        <w:rPr>
          <w:rFonts w:asciiTheme="minorHAnsi" w:hAnsiTheme="minorHAnsi" w:cstheme="minorHAnsi"/>
          <w:i/>
          <w:sz w:val="20"/>
          <w:szCs w:val="20"/>
        </w:rPr>
      </w:pPr>
    </w:p>
    <w:p w14:paraId="2D2B4F02" w14:textId="35CB8A90"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w:t>
      </w:r>
      <w:r w:rsidR="00AE3FF4">
        <w:rPr>
          <w:rFonts w:asciiTheme="minorHAnsi" w:hAnsiTheme="minorHAnsi" w:cstheme="minorHAnsi"/>
          <w:i/>
          <w:sz w:val="20"/>
          <w:szCs w:val="20"/>
        </w:rPr>
        <w:t xml:space="preserve">h podizvajalcih najkasneje v </w:t>
      </w:r>
      <w:r w:rsidRPr="003B2C94">
        <w:rPr>
          <w:rFonts w:asciiTheme="minorHAnsi" w:hAnsiTheme="minorHAnsi" w:cstheme="minorHAnsi"/>
          <w:i/>
          <w:sz w:val="20"/>
          <w:szCs w:val="20"/>
        </w:rPr>
        <w:t>petih</w:t>
      </w:r>
      <w:r w:rsidR="00AE3FF4">
        <w:rPr>
          <w:rFonts w:asciiTheme="minorHAnsi" w:hAnsiTheme="minorHAnsi" w:cstheme="minorHAnsi"/>
          <w:i/>
          <w:sz w:val="20"/>
          <w:szCs w:val="20"/>
        </w:rPr>
        <w:t xml:space="preserve"> (5</w:t>
      </w:r>
      <w:r w:rsidRPr="003B2C94">
        <w:rPr>
          <w:rFonts w:asciiTheme="minorHAnsi" w:hAnsiTheme="minorHAnsi" w:cstheme="minorHAnsi"/>
          <w:i/>
          <w:sz w:val="20"/>
          <w:szCs w:val="20"/>
        </w:rPr>
        <w:t>) dneh po spremembi. V primeru vključitve novih podizvajalcev mora izvajalec v skladu s tretjim odstavkom 94. člena ZJN-3 skupaj z obvestilom naročniku med drugim predložiti podatke in dokumente:</w:t>
      </w:r>
    </w:p>
    <w:p w14:paraId="7182CF4C"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42579311"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34B1C1C7"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4F3B199D" w14:textId="1ABF931F" w:rsidR="003A4864" w:rsidRPr="003B2C94" w:rsidRDefault="003A4864" w:rsidP="003A4864">
      <w:pPr>
        <w:rPr>
          <w:rFonts w:asciiTheme="minorHAnsi" w:hAnsiTheme="minorHAnsi" w:cstheme="minorHAnsi"/>
          <w:i/>
          <w:sz w:val="20"/>
          <w:szCs w:val="20"/>
        </w:rPr>
      </w:pPr>
    </w:p>
    <w:p w14:paraId="29527DBF" w14:textId="77777777"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5CAEC1EE" w14:textId="77777777" w:rsidR="003A4864" w:rsidRPr="003B2C94" w:rsidRDefault="003A4864" w:rsidP="003A4864">
      <w:pPr>
        <w:rPr>
          <w:rFonts w:asciiTheme="minorHAnsi" w:hAnsiTheme="minorHAnsi" w:cstheme="minorHAnsi"/>
          <w:i/>
          <w:sz w:val="20"/>
          <w:szCs w:val="20"/>
        </w:rPr>
      </w:pPr>
    </w:p>
    <w:p w14:paraId="3752B47C" w14:textId="77777777"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7AE2B789" w14:textId="5E10CD4C" w:rsidR="003A4864" w:rsidRDefault="003A4864" w:rsidP="003A4864">
      <w:pPr>
        <w:rPr>
          <w:rFonts w:asciiTheme="minorHAnsi" w:hAnsiTheme="minorHAnsi" w:cstheme="minorHAnsi"/>
          <w:i/>
          <w:sz w:val="20"/>
          <w:szCs w:val="20"/>
        </w:rPr>
      </w:pPr>
    </w:p>
    <w:p w14:paraId="30CD0491" w14:textId="58AE339C" w:rsidR="00C33825" w:rsidRDefault="00C33825" w:rsidP="00C33825">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2DFEC27D" w14:textId="1351C3FA" w:rsidR="0036436A" w:rsidRDefault="0036436A" w:rsidP="00C33825">
      <w:pPr>
        <w:rPr>
          <w:rFonts w:asciiTheme="minorHAnsi" w:hAnsiTheme="minorHAnsi" w:cstheme="minorHAnsi"/>
          <w:i/>
          <w:sz w:val="20"/>
          <w:szCs w:val="20"/>
        </w:rPr>
      </w:pPr>
    </w:p>
    <w:p w14:paraId="45A0C0F0" w14:textId="77777777" w:rsidR="00C33825" w:rsidRPr="003B2C94" w:rsidRDefault="00C33825" w:rsidP="003A4864">
      <w:pPr>
        <w:rPr>
          <w:rFonts w:asciiTheme="minorHAnsi" w:hAnsiTheme="minorHAnsi" w:cstheme="minorHAnsi"/>
          <w:i/>
          <w:sz w:val="20"/>
          <w:szCs w:val="20"/>
        </w:rPr>
      </w:pPr>
    </w:p>
    <w:p w14:paraId="66A7EF57" w14:textId="77777777"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lastRenderedPageBreak/>
        <w:t xml:space="preserve"> člen</w:t>
      </w:r>
    </w:p>
    <w:p w14:paraId="5395BE16" w14:textId="77777777" w:rsidR="003A4864" w:rsidRPr="003B2C94" w:rsidRDefault="003A4864" w:rsidP="003A4864">
      <w:pPr>
        <w:rPr>
          <w:rFonts w:asciiTheme="minorHAnsi" w:hAnsiTheme="minorHAnsi" w:cstheme="minorHAnsi"/>
          <w:i/>
          <w:sz w:val="20"/>
          <w:szCs w:val="20"/>
        </w:rPr>
      </w:pPr>
    </w:p>
    <w:p w14:paraId="42855929" w14:textId="489A9B4C"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r w:rsidRPr="00C33825">
        <w:rPr>
          <w:rFonts w:asciiTheme="minorHAnsi" w:hAnsiTheme="minorHAnsi" w:cstheme="minorHAnsi"/>
          <w:i/>
          <w:sz w:val="20"/>
          <w:szCs w:val="20"/>
        </w:rPr>
        <w:t xml:space="preserve"> </w:t>
      </w:r>
      <w:r w:rsidRPr="00C33825">
        <w:rPr>
          <w:rFonts w:asciiTheme="minorHAnsi" w:hAnsiTheme="minorHAnsi" w:cstheme="minorHAnsi"/>
          <w:i/>
          <w:sz w:val="20"/>
        </w:rPr>
        <w:t xml:space="preserve">Neposredna plačila podizvajalcem bodo izvršena v roku iz prvega odstavka </w:t>
      </w:r>
      <w:r w:rsidRPr="00A243DD">
        <w:rPr>
          <w:rFonts w:asciiTheme="minorHAnsi" w:hAnsiTheme="minorHAnsi" w:cstheme="minorHAnsi"/>
          <w:i/>
          <w:sz w:val="20"/>
        </w:rPr>
        <w:t>2</w:t>
      </w:r>
      <w:r w:rsidR="002949D9" w:rsidRPr="00A243DD">
        <w:rPr>
          <w:rFonts w:asciiTheme="minorHAnsi" w:hAnsiTheme="minorHAnsi" w:cstheme="minorHAnsi"/>
          <w:i/>
          <w:sz w:val="20"/>
        </w:rPr>
        <w:t>0</w:t>
      </w:r>
      <w:r w:rsidRPr="00A243DD">
        <w:rPr>
          <w:rFonts w:asciiTheme="minorHAnsi" w:hAnsiTheme="minorHAnsi" w:cstheme="minorHAnsi"/>
          <w:i/>
          <w:sz w:val="20"/>
        </w:rPr>
        <w:t>. člena.</w:t>
      </w:r>
    </w:p>
    <w:p w14:paraId="10BA432D" w14:textId="77777777" w:rsidR="00C33825" w:rsidRPr="00C33825" w:rsidRDefault="00C33825" w:rsidP="00C33825">
      <w:pPr>
        <w:spacing w:line="260" w:lineRule="atLeast"/>
        <w:rPr>
          <w:rFonts w:asciiTheme="minorHAnsi" w:hAnsiTheme="minorHAnsi" w:cstheme="minorHAnsi"/>
          <w:i/>
          <w:sz w:val="20"/>
        </w:rPr>
      </w:pPr>
    </w:p>
    <w:p w14:paraId="54AFE18C" w14:textId="77777777"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te pogodbe.</w:t>
      </w:r>
    </w:p>
    <w:p w14:paraId="36C87F8E" w14:textId="64A72C5B" w:rsidR="00C33825" w:rsidRDefault="00C33825" w:rsidP="00C33825">
      <w:pPr>
        <w:rPr>
          <w:rFonts w:asciiTheme="minorHAnsi" w:hAnsiTheme="minorHAnsi" w:cstheme="minorHAnsi"/>
          <w:i/>
          <w:sz w:val="20"/>
          <w:szCs w:val="20"/>
        </w:rPr>
      </w:pPr>
    </w:p>
    <w:p w14:paraId="4B9B9273" w14:textId="77777777" w:rsidR="00C33825" w:rsidRPr="0049208C" w:rsidRDefault="00C33825" w:rsidP="00C33825">
      <w:pPr>
        <w:rPr>
          <w:rFonts w:asciiTheme="minorHAnsi" w:hAnsiTheme="minorHAnsi" w:cstheme="minorHAnsi"/>
          <w:i/>
          <w:sz w:val="20"/>
          <w:szCs w:val="20"/>
        </w:rPr>
      </w:pPr>
    </w:p>
    <w:p w14:paraId="46A88007"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14:paraId="49445B24" w14:textId="77777777" w:rsidR="00FF524A" w:rsidRPr="00662557" w:rsidRDefault="00FF524A" w:rsidP="005F7416">
      <w:pPr>
        <w:spacing w:line="269" w:lineRule="auto"/>
        <w:rPr>
          <w:rFonts w:asciiTheme="minorHAnsi" w:hAnsiTheme="minorHAnsi"/>
          <w:b/>
          <w:sz w:val="20"/>
          <w:szCs w:val="20"/>
        </w:rPr>
      </w:pPr>
    </w:p>
    <w:p w14:paraId="5E6962AC"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0BFB3E39" w14:textId="77777777" w:rsidR="00FF524A" w:rsidRPr="00662557" w:rsidRDefault="00FF524A" w:rsidP="005F7416">
      <w:pPr>
        <w:spacing w:line="269" w:lineRule="auto"/>
        <w:rPr>
          <w:rFonts w:asciiTheme="minorHAnsi" w:hAnsiTheme="minorHAnsi"/>
          <w:sz w:val="20"/>
          <w:szCs w:val="20"/>
        </w:rPr>
      </w:pPr>
    </w:p>
    <w:p w14:paraId="4C488A73" w14:textId="77777777"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14:paraId="7097590D"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14:paraId="1F2DE50B" w14:textId="3F1F197C" w:rsidR="00E60885" w:rsidRPr="00662557" w:rsidRDefault="00B949B6"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14:paraId="31183BAA"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14:paraId="6BE13542" w14:textId="13273659" w:rsidR="00BF28C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14:paraId="5917B44D" w14:textId="56970058" w:rsidR="00BF28CA"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14:paraId="79F50502" w14:textId="24A42BB8" w:rsidR="006F3CDB"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14:paraId="0299E0A0" w14:textId="151BF931" w:rsidR="000D27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14:paraId="68181240" w14:textId="55920569" w:rsidR="00FF52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63BACCE4" w14:textId="0CC38FAA" w:rsidR="00E74B40" w:rsidRPr="00662557" w:rsidRDefault="00E74B40">
      <w:pPr>
        <w:widowControl w:val="0"/>
        <w:jc w:val="left"/>
        <w:rPr>
          <w:rFonts w:asciiTheme="minorHAnsi" w:hAnsiTheme="minorHAnsi"/>
          <w:sz w:val="20"/>
          <w:szCs w:val="20"/>
        </w:rPr>
      </w:pPr>
    </w:p>
    <w:p w14:paraId="456B2B9F" w14:textId="4524FF03" w:rsidR="008930AA" w:rsidRPr="00662557" w:rsidRDefault="008930AA">
      <w:pPr>
        <w:widowControl w:val="0"/>
        <w:jc w:val="left"/>
        <w:rPr>
          <w:rFonts w:asciiTheme="minorHAnsi" w:hAnsiTheme="minorHAnsi"/>
          <w:sz w:val="20"/>
          <w:szCs w:val="20"/>
        </w:rPr>
      </w:pPr>
    </w:p>
    <w:p w14:paraId="3C82774B" w14:textId="071FA2F2"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427571A" w14:textId="77777777" w:rsidR="00FF524A" w:rsidRPr="00662557" w:rsidRDefault="00FF524A" w:rsidP="005F7416">
      <w:pPr>
        <w:spacing w:line="269" w:lineRule="auto"/>
        <w:rPr>
          <w:rFonts w:asciiTheme="minorHAnsi" w:hAnsiTheme="minorHAnsi"/>
          <w:sz w:val="20"/>
          <w:szCs w:val="20"/>
        </w:rPr>
      </w:pPr>
    </w:p>
    <w:p w14:paraId="24457F00"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14:paraId="4EC84F9E" w14:textId="4C56F5EA"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 stroke,</w:t>
      </w:r>
    </w:p>
    <w:p w14:paraId="02E95FDB" w14:textId="44D414FA"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izvajal storitev s skrbnostjo dobrega strokovnjaka, </w:t>
      </w:r>
      <w:r w:rsidR="008F1C1D">
        <w:rPr>
          <w:rFonts w:asciiTheme="minorHAnsi" w:hAnsiTheme="minorHAnsi" w:cstheme="minorHAnsi"/>
          <w:sz w:val="20"/>
          <w:szCs w:val="20"/>
        </w:rPr>
        <w:t xml:space="preserve">redno, vestno, strokovno, </w:t>
      </w:r>
      <w:r w:rsidRPr="00662557">
        <w:rPr>
          <w:rFonts w:asciiTheme="minorHAnsi" w:hAnsiTheme="minorHAnsi"/>
          <w:sz w:val="20"/>
          <w:szCs w:val="20"/>
        </w:rPr>
        <w:t>brezhibno in kvalitetno ter v skladu z dobrimi poslovnimi običaji in navodili naročnika,</w:t>
      </w:r>
    </w:p>
    <w:p w14:paraId="55A48C2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zagotavljal najvišjo kakovost storitev ne glede na čas in kraj izvajanja,</w:t>
      </w:r>
    </w:p>
    <w:p w14:paraId="2C4AD5A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14:paraId="0A1293B8" w14:textId="6145DC6F" w:rsidR="008F1C1D" w:rsidRPr="008F1C1D" w:rsidRDefault="008F1C1D" w:rsidP="00F7042B">
      <w:pPr>
        <w:pStyle w:val="Odstavekseznama"/>
        <w:numPr>
          <w:ilvl w:val="0"/>
          <w:numId w:val="8"/>
        </w:numPr>
        <w:spacing w:line="269" w:lineRule="auto"/>
        <w:rPr>
          <w:rFonts w:asciiTheme="minorHAnsi" w:hAnsiTheme="minorHAnsi"/>
          <w:sz w:val="20"/>
          <w:szCs w:val="20"/>
        </w:rPr>
      </w:pPr>
      <w:r w:rsidRPr="008F1C1D">
        <w:rPr>
          <w:rFonts w:ascii="Calibri" w:hAnsi="Calibri" w:cs="Calibri"/>
          <w:iCs/>
          <w:sz w:val="20"/>
          <w:szCs w:val="20"/>
        </w:rPr>
        <w:lastRenderedPageBreak/>
        <w:t xml:space="preserve">v okviru </w:t>
      </w:r>
      <w:r w:rsidR="00284C08">
        <w:rPr>
          <w:rFonts w:ascii="Calibri" w:hAnsi="Calibri" w:cs="Calibri"/>
          <w:iCs/>
          <w:sz w:val="20"/>
          <w:szCs w:val="20"/>
        </w:rPr>
        <w:t xml:space="preserve">pogodbenih obveznosti </w:t>
      </w:r>
      <w:r w:rsidRPr="008F1C1D">
        <w:rPr>
          <w:rFonts w:ascii="Calibri" w:hAnsi="Calibri" w:cs="Calibri"/>
          <w:iCs/>
          <w:sz w:val="20"/>
          <w:szCs w:val="20"/>
        </w:rPr>
        <w:t>ves čas veljavnosti pogodbe zagotavljal polno veljavnost vseh licenc, ki jih mora po pogodbi zagotoviti izvajalec</w:t>
      </w:r>
      <w:r>
        <w:rPr>
          <w:rFonts w:ascii="Calibri" w:hAnsi="Calibri" w:cs="Calibri"/>
          <w:iCs/>
          <w:sz w:val="20"/>
          <w:szCs w:val="20"/>
        </w:rPr>
        <w:t>,</w:t>
      </w:r>
    </w:p>
    <w:p w14:paraId="11C35A8E" w14:textId="7A362411"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14:paraId="643D8A5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14:paraId="2B4BB27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14:paraId="09160841"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14:paraId="3037BC08" w14:textId="6290195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14:paraId="74BDE01F" w14:textId="2507D120" w:rsidR="001E03E0" w:rsidRPr="00662557" w:rsidRDefault="001E03E0"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100E35CE" w14:textId="55AF1294" w:rsidR="00FF524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200121734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2001217347"/>
      <w:r w:rsidRPr="00662557">
        <w:rPr>
          <w:rFonts w:asciiTheme="minorHAnsi" w:hAnsiTheme="minorHAnsi"/>
          <w:sz w:val="20"/>
          <w:szCs w:val="20"/>
        </w:rPr>
        <w:t xml:space="preserve">, na podlagi katere je bil izbran in določila te pogodbe. </w:t>
      </w:r>
    </w:p>
    <w:p w14:paraId="0C32E60C" w14:textId="35998183" w:rsidR="00FF524A" w:rsidRDefault="00FF524A" w:rsidP="005F7416">
      <w:pPr>
        <w:spacing w:line="269" w:lineRule="auto"/>
        <w:rPr>
          <w:rFonts w:asciiTheme="minorHAnsi" w:hAnsiTheme="minorHAnsi"/>
          <w:sz w:val="20"/>
          <w:szCs w:val="20"/>
        </w:rPr>
      </w:pPr>
    </w:p>
    <w:p w14:paraId="78450D78" w14:textId="77777777" w:rsidR="003C67A1" w:rsidRPr="00662557" w:rsidRDefault="003C67A1"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D0A470B" w14:textId="77777777" w:rsidR="003C67A1" w:rsidRDefault="003C67A1" w:rsidP="005F7416">
      <w:pPr>
        <w:spacing w:line="269" w:lineRule="auto"/>
        <w:rPr>
          <w:rFonts w:asciiTheme="minorHAnsi" w:hAnsiTheme="minorHAnsi"/>
          <w:sz w:val="20"/>
          <w:szCs w:val="20"/>
        </w:rPr>
      </w:pPr>
    </w:p>
    <w:p w14:paraId="4EB357AA" w14:textId="7A6ED733" w:rsidR="003C67A1" w:rsidRDefault="003C67A1" w:rsidP="005F7416">
      <w:pPr>
        <w:spacing w:line="269" w:lineRule="auto"/>
        <w:rPr>
          <w:rFonts w:asciiTheme="minorHAnsi" w:hAnsiTheme="minorHAnsi" w:cstheme="minorHAnsi"/>
          <w:sz w:val="20"/>
          <w:szCs w:val="20"/>
        </w:rPr>
      </w:pPr>
      <w:r>
        <w:rPr>
          <w:rFonts w:asciiTheme="minorHAnsi" w:hAnsiTheme="minorHAnsi" w:cstheme="minorHAnsi"/>
          <w:sz w:val="20"/>
          <w:szCs w:val="20"/>
        </w:rPr>
        <w:t>Naročnik</w:t>
      </w:r>
      <w:r w:rsidRPr="00AF6974">
        <w:rPr>
          <w:rFonts w:asciiTheme="minorHAnsi" w:hAnsiTheme="minorHAnsi" w:cstheme="minorHAnsi"/>
          <w:sz w:val="20"/>
          <w:szCs w:val="20"/>
        </w:rPr>
        <w:t xml:space="preserve"> lahko </w:t>
      </w:r>
      <w:r w:rsidR="003411E9">
        <w:rPr>
          <w:rFonts w:asciiTheme="minorHAnsi" w:hAnsiTheme="minorHAnsi" w:cstheme="minorHAnsi"/>
          <w:sz w:val="20"/>
          <w:szCs w:val="20"/>
        </w:rPr>
        <w:t xml:space="preserve">v času trajanja pogodbe </w:t>
      </w:r>
      <w:r w:rsidRPr="00AF6974">
        <w:rPr>
          <w:rFonts w:asciiTheme="minorHAnsi" w:hAnsiTheme="minorHAnsi" w:cstheme="minorHAnsi"/>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w:t>
      </w:r>
      <w:r>
        <w:rPr>
          <w:rFonts w:asciiTheme="minorHAnsi" w:hAnsiTheme="minorHAnsi" w:cstheme="minorHAnsi"/>
          <w:sz w:val="20"/>
          <w:szCs w:val="20"/>
        </w:rPr>
        <w:t>Izvajalec</w:t>
      </w:r>
      <w:r w:rsidRPr="00AF6974">
        <w:rPr>
          <w:rFonts w:asciiTheme="minorHAnsi" w:hAnsiTheme="minorHAnsi" w:cstheme="minorHAnsi"/>
          <w:sz w:val="20"/>
          <w:szCs w:val="20"/>
        </w:rPr>
        <w:t xml:space="preserve"> mora agenciji zagotoviti vse potrebne informacije in pomoč za izvedbo revizije.</w:t>
      </w:r>
    </w:p>
    <w:p w14:paraId="56E84812" w14:textId="77777777" w:rsidR="00BE3B5F" w:rsidRPr="00662557" w:rsidRDefault="00BE3B5F" w:rsidP="005F7416">
      <w:pPr>
        <w:spacing w:line="269" w:lineRule="auto"/>
        <w:rPr>
          <w:rFonts w:asciiTheme="minorHAnsi" w:hAnsiTheme="minorHAnsi"/>
          <w:sz w:val="20"/>
          <w:szCs w:val="20"/>
        </w:rPr>
      </w:pPr>
    </w:p>
    <w:p w14:paraId="17B01568"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931EF5A" w14:textId="77777777" w:rsidR="00FF524A" w:rsidRPr="00662557" w:rsidRDefault="00FF524A" w:rsidP="005F7416">
      <w:pPr>
        <w:spacing w:line="269" w:lineRule="auto"/>
        <w:rPr>
          <w:rFonts w:asciiTheme="minorHAnsi" w:hAnsiTheme="minorHAnsi"/>
          <w:sz w:val="20"/>
          <w:szCs w:val="20"/>
        </w:rPr>
      </w:pPr>
    </w:p>
    <w:p w14:paraId="6BB82EDA" w14:textId="6363E182"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AE3FF4">
        <w:rPr>
          <w:rFonts w:asciiTheme="minorHAnsi" w:hAnsiTheme="minorHAnsi"/>
          <w:sz w:val="20"/>
          <w:szCs w:val="20"/>
        </w:rPr>
        <w:t>iroma</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1FD5ACC1" w14:textId="2CF7593A"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 xml:space="preserve">določilom tretjega odstavka </w:t>
      </w:r>
      <w:r w:rsidR="003411E9" w:rsidRPr="0031119A">
        <w:rPr>
          <w:rFonts w:asciiTheme="minorHAnsi" w:hAnsiTheme="minorHAnsi"/>
          <w:sz w:val="20"/>
          <w:szCs w:val="20"/>
        </w:rPr>
        <w:t>33</w:t>
      </w:r>
      <w:r w:rsidR="00BF6C3C" w:rsidRPr="0031119A">
        <w:rPr>
          <w:rFonts w:asciiTheme="minorHAnsi" w:hAnsiTheme="minorHAnsi"/>
          <w:sz w:val="20"/>
          <w:szCs w:val="20"/>
        </w:rPr>
        <w:t>. člena</w:t>
      </w:r>
      <w:r w:rsidR="00BF6C3C" w:rsidRPr="00662557">
        <w:rPr>
          <w:rFonts w:asciiTheme="minorHAnsi" w:hAnsiTheme="minorHAnsi"/>
          <w:sz w:val="20"/>
          <w:szCs w:val="20"/>
        </w:rPr>
        <w:t xml:space="preserve"> te pogodbe.</w:t>
      </w:r>
    </w:p>
    <w:p w14:paraId="6351318B" w14:textId="77777777" w:rsidR="00FF524A" w:rsidRPr="00662557" w:rsidRDefault="00FF524A" w:rsidP="005F7416">
      <w:pPr>
        <w:spacing w:line="269" w:lineRule="auto"/>
        <w:rPr>
          <w:rFonts w:asciiTheme="minorHAnsi" w:hAnsiTheme="minorHAnsi"/>
          <w:sz w:val="20"/>
          <w:szCs w:val="20"/>
        </w:rPr>
      </w:pPr>
    </w:p>
    <w:p w14:paraId="3CE67BA3"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121E365" w14:textId="77777777" w:rsidR="00FF524A" w:rsidRPr="00662557" w:rsidRDefault="00FF524A" w:rsidP="005F7416">
      <w:pPr>
        <w:spacing w:line="269" w:lineRule="auto"/>
        <w:rPr>
          <w:rFonts w:asciiTheme="minorHAnsi" w:hAnsiTheme="minorHAnsi"/>
          <w:sz w:val="20"/>
          <w:szCs w:val="20"/>
        </w:rPr>
      </w:pPr>
    </w:p>
    <w:p w14:paraId="3C1D88F6" w14:textId="77777777"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71F65B4C" w:rsidR="00FF524A" w:rsidRDefault="00FF524A" w:rsidP="005F7416">
      <w:pPr>
        <w:spacing w:line="269" w:lineRule="auto"/>
        <w:rPr>
          <w:rFonts w:asciiTheme="minorHAnsi" w:hAnsiTheme="minorHAnsi"/>
          <w:sz w:val="20"/>
          <w:szCs w:val="20"/>
        </w:rPr>
      </w:pPr>
    </w:p>
    <w:p w14:paraId="131971EA" w14:textId="77777777" w:rsidR="001A0D1C" w:rsidRPr="00662557" w:rsidRDefault="001A0D1C" w:rsidP="005F7416">
      <w:pPr>
        <w:spacing w:line="269" w:lineRule="auto"/>
        <w:rPr>
          <w:rFonts w:asciiTheme="minorHAnsi" w:hAnsiTheme="minorHAnsi"/>
          <w:sz w:val="20"/>
          <w:szCs w:val="20"/>
        </w:rPr>
      </w:pPr>
    </w:p>
    <w:p w14:paraId="3BA2C124" w14:textId="362CC545" w:rsidR="00FF524A" w:rsidRPr="00662557" w:rsidRDefault="00FF524A" w:rsidP="005F7416">
      <w:pPr>
        <w:spacing w:line="269" w:lineRule="auto"/>
        <w:rPr>
          <w:rFonts w:asciiTheme="minorHAnsi" w:hAnsiTheme="minorHAnsi"/>
          <w:sz w:val="20"/>
          <w:szCs w:val="20"/>
        </w:rPr>
      </w:pPr>
    </w:p>
    <w:p w14:paraId="6DD84476"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14:paraId="1CC76086" w14:textId="77777777" w:rsidR="00FF524A" w:rsidRPr="00662557" w:rsidRDefault="00FF524A" w:rsidP="005F7416">
      <w:pPr>
        <w:spacing w:line="269" w:lineRule="auto"/>
        <w:rPr>
          <w:rFonts w:asciiTheme="minorHAnsi" w:hAnsiTheme="minorHAnsi"/>
          <w:sz w:val="20"/>
          <w:szCs w:val="20"/>
        </w:rPr>
      </w:pPr>
    </w:p>
    <w:p w14:paraId="27CEBFA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19C6F98" w14:textId="77777777" w:rsidR="00FF524A" w:rsidRPr="00662557" w:rsidRDefault="00FF524A" w:rsidP="005F7416">
      <w:pPr>
        <w:spacing w:line="269" w:lineRule="auto"/>
        <w:rPr>
          <w:rFonts w:asciiTheme="minorHAnsi" w:hAnsiTheme="minorHAnsi"/>
          <w:sz w:val="20"/>
          <w:szCs w:val="20"/>
        </w:rPr>
      </w:pPr>
    </w:p>
    <w:p w14:paraId="4792D2F1" w14:textId="09BE7393"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(1) S</w:t>
      </w:r>
      <w:r w:rsidR="00060570">
        <w:rPr>
          <w:rFonts w:asciiTheme="minorHAnsi" w:hAnsiTheme="minorHAnsi" w:cstheme="minorHAnsi"/>
          <w:noProof w:val="0"/>
          <w:sz w:val="20"/>
          <w:szCs w:val="20"/>
        </w:rPr>
        <w:t xml:space="preserve"> strani naročnika je skrbnik te</w:t>
      </w:r>
      <w:r w:rsidRPr="00662557">
        <w:rPr>
          <w:rFonts w:asciiTheme="minorHAnsi" w:hAnsiTheme="minorHAnsi" w:cstheme="minorHAnsi"/>
          <w:noProof w:val="0"/>
          <w:sz w:val="20"/>
          <w:szCs w:val="20"/>
        </w:rPr>
        <w:t xml:space="preserve"> </w:t>
      </w:r>
      <w:r w:rsidR="00060570">
        <w:rPr>
          <w:rFonts w:asciiTheme="minorHAnsi" w:hAnsiTheme="minorHAnsi" w:cstheme="minorHAnsi"/>
          <w:noProof w:val="0"/>
          <w:sz w:val="20"/>
          <w:szCs w:val="20"/>
        </w:rPr>
        <w:t>pogodbe</w:t>
      </w:r>
      <w:r w:rsidRPr="00662557">
        <w:rPr>
          <w:rFonts w:asciiTheme="minorHAnsi" w:hAnsiTheme="minorHAnsi" w:cstheme="minorHAnsi"/>
          <w:noProof w:val="0"/>
          <w:sz w:val="20"/>
          <w:szCs w:val="20"/>
        </w:rPr>
        <w:t xml:space="preserve">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kontaktna oseba pa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e-naslov: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tel.: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w:t>
      </w:r>
    </w:p>
    <w:p w14:paraId="66B33D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14:paraId="055C30F4" w14:textId="72328D35"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w:t>
      </w:r>
      <w:r w:rsidR="00060570">
        <w:rPr>
          <w:rFonts w:asciiTheme="minorHAnsi" w:hAnsiTheme="minorHAnsi" w:cstheme="minorHAnsi"/>
          <w:noProof w:val="0"/>
          <w:sz w:val="20"/>
          <w:szCs w:val="20"/>
        </w:rPr>
        <w:t>te pogodbe</w:t>
      </w:r>
      <w:r w:rsidRPr="00662557">
        <w:rPr>
          <w:rFonts w:asciiTheme="minorHAnsi" w:hAnsiTheme="minorHAnsi" w:cstheme="minorHAnsi"/>
          <w:noProof w:val="0"/>
          <w:sz w:val="20"/>
          <w:szCs w:val="20"/>
        </w:rPr>
        <w:t xml:space="preserve"> </w:t>
      </w:r>
      <w:permStart w:id="172450815"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2450815"/>
      <w:r w:rsidRPr="00662557">
        <w:rPr>
          <w:rFonts w:asciiTheme="minorHAnsi" w:hAnsiTheme="minorHAnsi" w:cstheme="minorHAnsi"/>
          <w:noProof w:val="0"/>
          <w:sz w:val="20"/>
          <w:szCs w:val="20"/>
        </w:rPr>
        <w:t xml:space="preserve">, e-naslov: </w:t>
      </w:r>
      <w:permStart w:id="2117822186"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117822186"/>
      <w:r w:rsidRPr="00662557">
        <w:rPr>
          <w:rFonts w:asciiTheme="minorHAnsi" w:hAnsiTheme="minorHAnsi" w:cstheme="minorHAnsi"/>
          <w:noProof w:val="0"/>
          <w:sz w:val="20"/>
          <w:szCs w:val="20"/>
        </w:rPr>
        <w:t xml:space="preserve">, tel.: </w:t>
      </w:r>
      <w:permStart w:id="1231970979"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31970979"/>
      <w:r w:rsidRPr="00662557">
        <w:rPr>
          <w:rFonts w:asciiTheme="minorHAnsi" w:hAnsiTheme="minorHAnsi" w:cstheme="minorHAnsi"/>
          <w:noProof w:val="0"/>
          <w:sz w:val="20"/>
          <w:szCs w:val="20"/>
        </w:rPr>
        <w:t xml:space="preserve">, ki je tudi odgovoren za izvedbo storitev po </w:t>
      </w:r>
      <w:r w:rsidR="0044747A">
        <w:rPr>
          <w:rFonts w:asciiTheme="minorHAnsi" w:hAnsiTheme="minorHAnsi" w:cstheme="minorHAnsi"/>
          <w:noProof w:val="0"/>
          <w:sz w:val="20"/>
          <w:szCs w:val="20"/>
        </w:rPr>
        <w:t>tej pogodbi</w:t>
      </w:r>
      <w:r w:rsidRPr="00662557">
        <w:rPr>
          <w:rFonts w:asciiTheme="minorHAnsi" w:hAnsiTheme="minorHAnsi" w:cstheme="minorHAnsi"/>
          <w:noProof w:val="0"/>
          <w:sz w:val="20"/>
          <w:szCs w:val="20"/>
        </w:rPr>
        <w:t>.</w:t>
      </w:r>
    </w:p>
    <w:p w14:paraId="7D04948F" w14:textId="33F70666" w:rsidR="00100669" w:rsidRDefault="00100669" w:rsidP="005F7416">
      <w:pPr>
        <w:spacing w:line="269" w:lineRule="auto"/>
        <w:rPr>
          <w:rFonts w:asciiTheme="minorHAnsi" w:hAnsiTheme="minorHAnsi"/>
          <w:sz w:val="20"/>
          <w:szCs w:val="20"/>
        </w:rPr>
      </w:pPr>
    </w:p>
    <w:p w14:paraId="37369A46" w14:textId="77777777" w:rsidR="000450C8" w:rsidRPr="00662557" w:rsidRDefault="000450C8" w:rsidP="000450C8">
      <w:pPr>
        <w:spacing w:line="269" w:lineRule="auto"/>
        <w:rPr>
          <w:rFonts w:asciiTheme="minorHAnsi" w:hAnsiTheme="minorHAnsi"/>
          <w:sz w:val="20"/>
          <w:szCs w:val="20"/>
        </w:rPr>
      </w:pPr>
      <w:r>
        <w:rPr>
          <w:rFonts w:asciiTheme="minorHAnsi" w:hAnsiTheme="minorHAnsi"/>
          <w:sz w:val="20"/>
          <w:szCs w:val="20"/>
        </w:rPr>
        <w:t xml:space="preserve">(3) </w:t>
      </w:r>
      <w:r w:rsidRPr="00FA4AA4">
        <w:rPr>
          <w:rFonts w:asciiTheme="minorHAnsi" w:hAnsiTheme="minorHAnsi" w:cstheme="minorHAnsi"/>
          <w:sz w:val="20"/>
          <w:szCs w:val="20"/>
        </w:rPr>
        <w:t>Pooblaščene osebe po tej pogodbi nimajo nobenih pooblastil za spremembo pogodbe, naročila ali tehničnih specifikacij, temveč so navedene le za potrebe komunikacije med pogodbenima strankama</w:t>
      </w:r>
      <w:r>
        <w:rPr>
          <w:rFonts w:asciiTheme="minorHAnsi" w:hAnsiTheme="minorHAnsi" w:cstheme="minorHAnsi"/>
          <w:sz w:val="20"/>
          <w:szCs w:val="20"/>
        </w:rPr>
        <w:t>.</w:t>
      </w:r>
      <w:r w:rsidRPr="006D6B51">
        <w:rPr>
          <w:rFonts w:asciiTheme="minorHAnsi" w:hAnsiTheme="minorHAnsi" w:cstheme="minorHAnsi"/>
          <w:sz w:val="20"/>
          <w:szCs w:val="20"/>
        </w:rPr>
        <w:t xml:space="preserve"> </w:t>
      </w:r>
      <w:r>
        <w:rPr>
          <w:rFonts w:asciiTheme="minorHAnsi" w:hAnsiTheme="minorHAnsi" w:cstheme="minorHAnsi"/>
          <w:sz w:val="20"/>
          <w:szCs w:val="20"/>
        </w:rPr>
        <w:t>Njuna naloga je tudi sprotno preverjanje ustreznosti v pogodbi opredeljene storitve.</w:t>
      </w:r>
    </w:p>
    <w:p w14:paraId="3FC1C7C5" w14:textId="476B643D" w:rsidR="00FA4AA4" w:rsidRDefault="00FA4AA4" w:rsidP="005F7416">
      <w:pPr>
        <w:spacing w:line="269" w:lineRule="auto"/>
        <w:rPr>
          <w:rFonts w:asciiTheme="minorHAnsi" w:hAnsiTheme="minorHAnsi"/>
          <w:sz w:val="20"/>
          <w:szCs w:val="20"/>
        </w:rPr>
      </w:pPr>
    </w:p>
    <w:p w14:paraId="7DF15FB5" w14:textId="77777777" w:rsidR="000450C8" w:rsidRPr="00662557" w:rsidRDefault="000450C8" w:rsidP="005F7416">
      <w:pPr>
        <w:spacing w:line="269" w:lineRule="auto"/>
        <w:rPr>
          <w:rFonts w:asciiTheme="minorHAnsi" w:hAnsiTheme="minorHAnsi"/>
          <w:sz w:val="20"/>
          <w:szCs w:val="20"/>
        </w:rPr>
      </w:pPr>
    </w:p>
    <w:p w14:paraId="71026A8A" w14:textId="2E9587D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14:paraId="04BE221A" w14:textId="77777777" w:rsidR="00FF524A" w:rsidRPr="00662557" w:rsidRDefault="00FF524A" w:rsidP="005F7416">
      <w:pPr>
        <w:spacing w:line="269" w:lineRule="auto"/>
        <w:rPr>
          <w:rFonts w:asciiTheme="minorHAnsi" w:hAnsiTheme="minorHAnsi"/>
          <w:b/>
          <w:sz w:val="20"/>
          <w:szCs w:val="20"/>
        </w:rPr>
      </w:pPr>
    </w:p>
    <w:p w14:paraId="0D2EFD9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EC2470A" w14:textId="77777777" w:rsidR="00FF524A" w:rsidRPr="00662557" w:rsidRDefault="00FF524A" w:rsidP="005F7416">
      <w:pPr>
        <w:spacing w:line="269" w:lineRule="auto"/>
        <w:rPr>
          <w:rFonts w:asciiTheme="minorHAnsi" w:hAnsiTheme="minorHAnsi"/>
          <w:sz w:val="20"/>
          <w:szCs w:val="20"/>
        </w:rPr>
      </w:pPr>
    </w:p>
    <w:p w14:paraId="5E2C40A5" w14:textId="5A7BD187" w:rsidR="00FF524A" w:rsidRPr="00662557" w:rsidRDefault="00FF524A" w:rsidP="00F7042B">
      <w:pPr>
        <w:pStyle w:val="Odstavekseznama"/>
        <w:numPr>
          <w:ilvl w:val="0"/>
          <w:numId w:val="9"/>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3637246"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3637246"/>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1093821134"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1093821134"/>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226625165"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226625165"/>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14:paraId="0DBE5E74" w14:textId="77777777"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14:paraId="034C6949" w14:textId="77777777" w:rsidTr="006C27F8">
        <w:trPr>
          <w:trHeight w:val="454"/>
        </w:trPr>
        <w:tc>
          <w:tcPr>
            <w:tcW w:w="568" w:type="dxa"/>
            <w:shd w:val="clear" w:color="auto" w:fill="F2F2F2" w:themeFill="background1" w:themeFillShade="F2"/>
            <w:vAlign w:val="center"/>
            <w:hideMark/>
          </w:tcPr>
          <w:p w14:paraId="7B3BD8B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14:paraId="41F5283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14:paraId="7515847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14:paraId="5589024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14:paraId="04287D3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14:paraId="2058554A"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14:paraId="77CCB519"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14:paraId="4CA12EC2" w14:textId="77777777" w:rsidTr="006C27F8">
        <w:trPr>
          <w:trHeight w:val="283"/>
        </w:trPr>
        <w:tc>
          <w:tcPr>
            <w:tcW w:w="9077" w:type="dxa"/>
            <w:gridSpan w:val="7"/>
            <w:shd w:val="clear" w:color="auto" w:fill="DBE5F1" w:themeFill="accent1" w:themeFillTint="33"/>
            <w:vAlign w:val="center"/>
          </w:tcPr>
          <w:p w14:paraId="256FC9E5"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14:paraId="305CB628" w14:textId="77777777" w:rsidTr="006C27F8">
        <w:trPr>
          <w:trHeight w:val="567"/>
        </w:trPr>
        <w:tc>
          <w:tcPr>
            <w:tcW w:w="568" w:type="dxa"/>
            <w:shd w:val="clear" w:color="auto" w:fill="auto"/>
            <w:vAlign w:val="center"/>
            <w:hideMark/>
          </w:tcPr>
          <w:p w14:paraId="5E8BADC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2F969B50" w14:textId="77777777"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14:paraId="3FD114B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hideMark/>
          </w:tcPr>
          <w:p w14:paraId="53159E3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69486643" w:edGrp="everyone"/>
        <w:tc>
          <w:tcPr>
            <w:tcW w:w="1182" w:type="dxa"/>
            <w:shd w:val="clear" w:color="auto" w:fill="auto"/>
            <w:vAlign w:val="center"/>
            <w:hideMark/>
          </w:tcPr>
          <w:p w14:paraId="7F632148"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69486643"/>
          </w:p>
        </w:tc>
        <w:tc>
          <w:tcPr>
            <w:tcW w:w="706" w:type="dxa"/>
            <w:shd w:val="clear" w:color="auto" w:fill="auto"/>
            <w:vAlign w:val="center"/>
            <w:hideMark/>
          </w:tcPr>
          <w:p w14:paraId="1900B2A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27376875" w:edGrp="everyone"/>
        <w:tc>
          <w:tcPr>
            <w:tcW w:w="1274" w:type="dxa"/>
            <w:shd w:val="clear" w:color="auto" w:fill="auto"/>
            <w:vAlign w:val="center"/>
            <w:hideMark/>
          </w:tcPr>
          <w:p w14:paraId="4AD389D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27376875"/>
          </w:p>
        </w:tc>
      </w:tr>
      <w:tr w:rsidR="007869F4" w:rsidRPr="00662557" w14:paraId="64F211B8" w14:textId="77777777" w:rsidTr="006C27F8">
        <w:trPr>
          <w:trHeight w:val="567"/>
        </w:trPr>
        <w:tc>
          <w:tcPr>
            <w:tcW w:w="568" w:type="dxa"/>
            <w:shd w:val="clear" w:color="auto" w:fill="auto"/>
            <w:vAlign w:val="center"/>
          </w:tcPr>
          <w:p w14:paraId="6FC4F25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7191332A"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14:paraId="6A64CA5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37B4589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515276765" w:edGrp="everyone"/>
        <w:tc>
          <w:tcPr>
            <w:tcW w:w="1182" w:type="dxa"/>
            <w:shd w:val="clear" w:color="auto" w:fill="auto"/>
            <w:vAlign w:val="center"/>
          </w:tcPr>
          <w:p w14:paraId="1CB71D3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15276765"/>
          </w:p>
        </w:tc>
        <w:tc>
          <w:tcPr>
            <w:tcW w:w="706" w:type="dxa"/>
            <w:shd w:val="clear" w:color="auto" w:fill="auto"/>
            <w:vAlign w:val="center"/>
          </w:tcPr>
          <w:p w14:paraId="37E81BE6"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461399083" w:edGrp="everyone"/>
        <w:tc>
          <w:tcPr>
            <w:tcW w:w="1274" w:type="dxa"/>
            <w:shd w:val="clear" w:color="auto" w:fill="auto"/>
            <w:vAlign w:val="center"/>
          </w:tcPr>
          <w:p w14:paraId="5E830F62"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61399083"/>
          </w:p>
        </w:tc>
      </w:tr>
      <w:tr w:rsidR="007869F4" w:rsidRPr="00662557" w14:paraId="1091CE14" w14:textId="77777777" w:rsidTr="006C27F8">
        <w:trPr>
          <w:trHeight w:val="567"/>
        </w:trPr>
        <w:tc>
          <w:tcPr>
            <w:tcW w:w="568" w:type="dxa"/>
            <w:shd w:val="clear" w:color="auto" w:fill="auto"/>
            <w:vAlign w:val="center"/>
          </w:tcPr>
          <w:p w14:paraId="359EA7F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14:paraId="229FA78C"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14:paraId="61EB6B64"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1F83CAC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063846422" w:edGrp="everyone"/>
        <w:tc>
          <w:tcPr>
            <w:tcW w:w="1182" w:type="dxa"/>
            <w:shd w:val="clear" w:color="auto" w:fill="auto"/>
            <w:vAlign w:val="center"/>
          </w:tcPr>
          <w:p w14:paraId="1E05DF0D"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063846422"/>
          </w:p>
        </w:tc>
        <w:tc>
          <w:tcPr>
            <w:tcW w:w="706" w:type="dxa"/>
            <w:shd w:val="clear" w:color="auto" w:fill="auto"/>
            <w:vAlign w:val="center"/>
          </w:tcPr>
          <w:p w14:paraId="624AAB2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77271842" w:edGrp="everyone"/>
        <w:tc>
          <w:tcPr>
            <w:tcW w:w="1274" w:type="dxa"/>
            <w:shd w:val="clear" w:color="auto" w:fill="auto"/>
            <w:vAlign w:val="center"/>
          </w:tcPr>
          <w:p w14:paraId="659497D6"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77271842"/>
          </w:p>
        </w:tc>
      </w:tr>
      <w:tr w:rsidR="007869F4" w:rsidRPr="00662557" w14:paraId="63EFDE01" w14:textId="77777777" w:rsidTr="006C27F8">
        <w:trPr>
          <w:trHeight w:val="567"/>
        </w:trPr>
        <w:tc>
          <w:tcPr>
            <w:tcW w:w="568" w:type="dxa"/>
            <w:shd w:val="clear" w:color="auto" w:fill="auto"/>
            <w:vAlign w:val="center"/>
          </w:tcPr>
          <w:p w14:paraId="449B86D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14:paraId="1D91D5EE" w14:textId="12900144"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14:paraId="7EC8D8C9"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7A31823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475679906" w:edGrp="everyone"/>
        <w:tc>
          <w:tcPr>
            <w:tcW w:w="1182" w:type="dxa"/>
            <w:shd w:val="clear" w:color="auto" w:fill="auto"/>
            <w:vAlign w:val="center"/>
          </w:tcPr>
          <w:p w14:paraId="585E5BA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475679906"/>
          </w:p>
        </w:tc>
        <w:tc>
          <w:tcPr>
            <w:tcW w:w="706" w:type="dxa"/>
            <w:shd w:val="clear" w:color="auto" w:fill="auto"/>
            <w:vAlign w:val="center"/>
          </w:tcPr>
          <w:p w14:paraId="36EF6C3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385504181" w:edGrp="everyone"/>
        <w:tc>
          <w:tcPr>
            <w:tcW w:w="1274" w:type="dxa"/>
            <w:shd w:val="clear" w:color="auto" w:fill="auto"/>
            <w:vAlign w:val="center"/>
          </w:tcPr>
          <w:p w14:paraId="1A1648B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85504181"/>
          </w:p>
        </w:tc>
      </w:tr>
      <w:tr w:rsidR="00DF3658" w:rsidRPr="00662557" w14:paraId="3334C4EB" w14:textId="77777777" w:rsidTr="006C27F8">
        <w:trPr>
          <w:trHeight w:val="567"/>
        </w:trPr>
        <w:tc>
          <w:tcPr>
            <w:tcW w:w="568" w:type="dxa"/>
            <w:shd w:val="clear" w:color="auto" w:fill="auto"/>
            <w:vAlign w:val="center"/>
          </w:tcPr>
          <w:p w14:paraId="5816DCF3" w14:textId="68680DDF"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14:paraId="00272CC0" w14:textId="6F53363F"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14:paraId="79EC6663" w14:textId="77A60343"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14:paraId="7D20DD59" w14:textId="06E459A4"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2016883147" w:edGrp="everyone"/>
        <w:tc>
          <w:tcPr>
            <w:tcW w:w="1182" w:type="dxa"/>
            <w:shd w:val="clear" w:color="auto" w:fill="auto"/>
            <w:vAlign w:val="center"/>
          </w:tcPr>
          <w:p w14:paraId="70D89172" w14:textId="314104E7"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16883147"/>
          </w:p>
        </w:tc>
        <w:tc>
          <w:tcPr>
            <w:tcW w:w="706" w:type="dxa"/>
            <w:shd w:val="clear" w:color="auto" w:fill="auto"/>
            <w:vAlign w:val="center"/>
          </w:tcPr>
          <w:p w14:paraId="3F50B4D4" w14:textId="4F2B2EC8"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987047659" w:edGrp="everyone"/>
        <w:tc>
          <w:tcPr>
            <w:tcW w:w="1274" w:type="dxa"/>
            <w:shd w:val="clear" w:color="auto" w:fill="auto"/>
            <w:vAlign w:val="center"/>
          </w:tcPr>
          <w:p w14:paraId="163610F2" w14:textId="4362F9D5"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87047659"/>
          </w:p>
        </w:tc>
      </w:tr>
      <w:tr w:rsidR="007869F4" w:rsidRPr="00662557" w14:paraId="15820CAD" w14:textId="77777777" w:rsidTr="006C27F8">
        <w:trPr>
          <w:trHeight w:val="283"/>
        </w:trPr>
        <w:tc>
          <w:tcPr>
            <w:tcW w:w="7097" w:type="dxa"/>
            <w:gridSpan w:val="5"/>
            <w:shd w:val="clear" w:color="auto" w:fill="F2F2F2" w:themeFill="background1" w:themeFillShade="F2"/>
            <w:vAlign w:val="center"/>
          </w:tcPr>
          <w:p w14:paraId="0424CA8C"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14:paraId="127B0BD8"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548428572"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48428572"/>
          </w:p>
        </w:tc>
      </w:tr>
      <w:tr w:rsidR="007869F4" w:rsidRPr="00662557" w14:paraId="7F2F128C" w14:textId="77777777" w:rsidTr="006C27F8">
        <w:trPr>
          <w:trHeight w:val="283"/>
        </w:trPr>
        <w:tc>
          <w:tcPr>
            <w:tcW w:w="9077" w:type="dxa"/>
            <w:gridSpan w:val="7"/>
            <w:shd w:val="clear" w:color="auto" w:fill="DBE5F1" w:themeFill="accent1" w:themeFillTint="33"/>
            <w:vAlign w:val="center"/>
          </w:tcPr>
          <w:p w14:paraId="21E5926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14:paraId="61E35151" w14:textId="77777777" w:rsidTr="006C27F8">
        <w:trPr>
          <w:trHeight w:val="567"/>
        </w:trPr>
        <w:tc>
          <w:tcPr>
            <w:tcW w:w="568" w:type="dxa"/>
            <w:shd w:val="clear" w:color="auto" w:fill="auto"/>
            <w:vAlign w:val="center"/>
          </w:tcPr>
          <w:p w14:paraId="4BE7727B"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091FA8A3"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14:paraId="1E95216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14:paraId="5A300C8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200222949" w:edGrp="everyone"/>
        <w:tc>
          <w:tcPr>
            <w:tcW w:w="1182" w:type="dxa"/>
            <w:shd w:val="clear" w:color="auto" w:fill="auto"/>
            <w:vAlign w:val="center"/>
          </w:tcPr>
          <w:p w14:paraId="005D0D75"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0222949"/>
          </w:p>
        </w:tc>
        <w:tc>
          <w:tcPr>
            <w:tcW w:w="706" w:type="dxa"/>
            <w:shd w:val="clear" w:color="auto" w:fill="auto"/>
            <w:vAlign w:val="center"/>
          </w:tcPr>
          <w:p w14:paraId="0CD9EB6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585041867" w:edGrp="everyone"/>
        <w:tc>
          <w:tcPr>
            <w:tcW w:w="1274" w:type="dxa"/>
            <w:shd w:val="clear" w:color="auto" w:fill="auto"/>
            <w:vAlign w:val="center"/>
          </w:tcPr>
          <w:p w14:paraId="1F28236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85041867"/>
          </w:p>
        </w:tc>
      </w:tr>
      <w:tr w:rsidR="007869F4" w:rsidRPr="00662557" w14:paraId="277B983A" w14:textId="77777777" w:rsidTr="006C27F8">
        <w:trPr>
          <w:trHeight w:val="567"/>
        </w:trPr>
        <w:tc>
          <w:tcPr>
            <w:tcW w:w="568" w:type="dxa"/>
            <w:shd w:val="clear" w:color="auto" w:fill="auto"/>
            <w:vAlign w:val="center"/>
            <w:hideMark/>
          </w:tcPr>
          <w:p w14:paraId="68B38DB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4B51972D"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14:paraId="14217B6F"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14:paraId="6388FBE2"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1141338831" w:edGrp="everyone"/>
        <w:tc>
          <w:tcPr>
            <w:tcW w:w="1182" w:type="dxa"/>
            <w:shd w:val="clear" w:color="auto" w:fill="auto"/>
            <w:vAlign w:val="center"/>
            <w:hideMark/>
          </w:tcPr>
          <w:p w14:paraId="1933ED8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141338831"/>
          </w:p>
        </w:tc>
        <w:tc>
          <w:tcPr>
            <w:tcW w:w="706" w:type="dxa"/>
            <w:shd w:val="clear" w:color="auto" w:fill="auto"/>
            <w:vAlign w:val="center"/>
            <w:hideMark/>
          </w:tcPr>
          <w:p w14:paraId="782C71D7"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24177221" w:edGrp="everyone"/>
        <w:tc>
          <w:tcPr>
            <w:tcW w:w="1274" w:type="dxa"/>
            <w:shd w:val="clear" w:color="auto" w:fill="auto"/>
            <w:vAlign w:val="center"/>
            <w:hideMark/>
          </w:tcPr>
          <w:p w14:paraId="5C18337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24177221"/>
          </w:p>
        </w:tc>
      </w:tr>
      <w:tr w:rsidR="007869F4" w:rsidRPr="00662557" w14:paraId="272BC394" w14:textId="77777777" w:rsidTr="006C27F8">
        <w:trPr>
          <w:trHeight w:val="283"/>
        </w:trPr>
        <w:tc>
          <w:tcPr>
            <w:tcW w:w="7097" w:type="dxa"/>
            <w:gridSpan w:val="5"/>
            <w:shd w:val="clear" w:color="auto" w:fill="F2F2F2" w:themeFill="background1" w:themeFillShade="F2"/>
            <w:vAlign w:val="center"/>
          </w:tcPr>
          <w:p w14:paraId="4B8BB8CB"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14:paraId="4A3D27C6"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295069735"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95069735"/>
          </w:p>
        </w:tc>
      </w:tr>
      <w:tr w:rsidR="007869F4" w:rsidRPr="00662557" w:rsidDel="00C47BE9" w14:paraId="7123F810" w14:textId="77777777" w:rsidTr="006C27F8">
        <w:trPr>
          <w:trHeight w:val="283"/>
        </w:trPr>
        <w:tc>
          <w:tcPr>
            <w:tcW w:w="7097" w:type="dxa"/>
            <w:gridSpan w:val="5"/>
            <w:shd w:val="clear" w:color="auto" w:fill="DBE5F1" w:themeFill="accent1" w:themeFillTint="33"/>
            <w:vAlign w:val="center"/>
          </w:tcPr>
          <w:p w14:paraId="13F10445" w14:textId="77777777"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14:paraId="203D77A7" w14:textId="77777777" w:rsidR="007869F4" w:rsidRPr="00662557" w:rsidDel="00C47BE9" w:rsidRDefault="007869F4" w:rsidP="006C27F8">
            <w:pPr>
              <w:jc w:val="left"/>
              <w:rPr>
                <w:rFonts w:asciiTheme="minorHAnsi" w:hAnsiTheme="minorHAnsi"/>
                <w:noProof w:val="0"/>
                <w:color w:val="000000"/>
                <w:szCs w:val="18"/>
              </w:rPr>
            </w:pPr>
          </w:p>
        </w:tc>
      </w:tr>
      <w:tr w:rsidR="007869F4" w:rsidRPr="00662557" w14:paraId="6D880519" w14:textId="77777777" w:rsidTr="006C27F8">
        <w:trPr>
          <w:trHeight w:val="283"/>
        </w:trPr>
        <w:tc>
          <w:tcPr>
            <w:tcW w:w="7097" w:type="dxa"/>
            <w:gridSpan w:val="5"/>
            <w:shd w:val="clear" w:color="auto" w:fill="F2F2F2" w:themeFill="background1" w:themeFillShade="F2"/>
            <w:vAlign w:val="center"/>
          </w:tcPr>
          <w:p w14:paraId="0BF07913"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14:paraId="236179BD"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73205146"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3205146"/>
          </w:p>
        </w:tc>
      </w:tr>
    </w:tbl>
    <w:p w14:paraId="571EDC87" w14:textId="77777777" w:rsidR="00FF524A" w:rsidRPr="00662557" w:rsidRDefault="00FF524A" w:rsidP="005F7416">
      <w:pPr>
        <w:spacing w:line="269" w:lineRule="auto"/>
        <w:rPr>
          <w:rFonts w:asciiTheme="minorHAnsi" w:hAnsiTheme="minorHAnsi"/>
          <w:sz w:val="20"/>
          <w:szCs w:val="20"/>
        </w:rPr>
      </w:pPr>
    </w:p>
    <w:p w14:paraId="55FF17E2" w14:textId="07C04670" w:rsidR="00FF524A" w:rsidRPr="00662557" w:rsidRDefault="00FF524A" w:rsidP="003411E9">
      <w:pPr>
        <w:pStyle w:val="Odstavekseznama"/>
        <w:numPr>
          <w:ilvl w:val="0"/>
          <w:numId w:val="9"/>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lastRenderedPageBreak/>
        <w:t>Pogodbeni stranki sta soglasni, da so vsi stroški izvajalca vključeni v ceno</w:t>
      </w:r>
      <w:r w:rsidR="000E6F44">
        <w:rPr>
          <w:rFonts w:asciiTheme="minorHAnsi" w:hAnsiTheme="minorHAnsi"/>
          <w:sz w:val="20"/>
          <w:szCs w:val="20"/>
        </w:rPr>
        <w:t xml:space="preserve"> </w:t>
      </w:r>
      <w:r w:rsidR="000E6F44">
        <w:rPr>
          <w:rFonts w:asciiTheme="minorHAnsi" w:hAnsiTheme="minorHAnsi" w:cstheme="minorHAnsi"/>
          <w:sz w:val="20"/>
          <w:szCs w:val="20"/>
        </w:rPr>
        <w:t>iz prvega odstavka tega člena</w:t>
      </w:r>
      <w:r w:rsidRPr="00662557">
        <w:rPr>
          <w:rFonts w:asciiTheme="minorHAnsi" w:hAnsiTheme="minorHAnsi"/>
          <w:sz w:val="20"/>
          <w:szCs w:val="20"/>
        </w:rPr>
        <w:t xml:space="preserve">. Cena iz </w:t>
      </w:r>
      <w:r w:rsidR="000E6F44">
        <w:rPr>
          <w:rFonts w:asciiTheme="minorHAnsi" w:hAnsiTheme="minorHAnsi"/>
          <w:sz w:val="20"/>
          <w:szCs w:val="20"/>
        </w:rPr>
        <w:t>prvega</w:t>
      </w:r>
      <w:r w:rsidR="000E6F44" w:rsidRPr="00662557">
        <w:rPr>
          <w:rFonts w:asciiTheme="minorHAnsi" w:hAnsiTheme="minorHAnsi"/>
          <w:sz w:val="20"/>
          <w:szCs w:val="20"/>
        </w:rPr>
        <w:t xml:space="preserve"> </w:t>
      </w:r>
      <w:r w:rsidRPr="00662557">
        <w:rPr>
          <w:rFonts w:asciiTheme="minorHAnsi" w:hAnsiTheme="minorHAnsi"/>
          <w:sz w:val="20"/>
          <w:szCs w:val="20"/>
        </w:rPr>
        <w:t xml:space="preserve">odstavka </w:t>
      </w:r>
      <w:r w:rsidR="000E6F44">
        <w:rPr>
          <w:rFonts w:asciiTheme="minorHAnsi" w:hAnsiTheme="minorHAnsi"/>
          <w:sz w:val="20"/>
          <w:szCs w:val="20"/>
        </w:rPr>
        <w:t xml:space="preserve">tega člena </w:t>
      </w:r>
      <w:r w:rsidRPr="00662557">
        <w:rPr>
          <w:rFonts w:asciiTheme="minorHAnsi" w:hAnsiTheme="minorHAnsi"/>
          <w:sz w:val="20"/>
          <w:szCs w:val="20"/>
        </w:rPr>
        <w:t xml:space="preserve">vsebuje vse dajatve in stroške, </w:t>
      </w:r>
      <w:r w:rsidR="000E6F44">
        <w:rPr>
          <w:rFonts w:asciiTheme="minorHAnsi" w:hAnsiTheme="minorHAnsi" w:cstheme="minorHAnsi"/>
          <w:sz w:val="20"/>
          <w:szCs w:val="20"/>
        </w:rPr>
        <w:t>vključno z morebitnimi prevoznimi stroški na lokacijo naročnika</w:t>
      </w:r>
      <w:r w:rsidR="000E6F44">
        <w:rPr>
          <w:rFonts w:asciiTheme="minorHAnsi" w:hAnsiTheme="minorHAnsi"/>
          <w:sz w:val="20"/>
          <w:szCs w:val="20"/>
        </w:rPr>
        <w:t xml:space="preserve">, </w:t>
      </w:r>
      <w:r w:rsidRPr="00662557">
        <w:rPr>
          <w:rFonts w:asciiTheme="minorHAnsi" w:hAnsiTheme="minorHAnsi"/>
          <w:sz w:val="20"/>
          <w:szCs w:val="20"/>
        </w:rPr>
        <w:t>ne vsebuje pa DDV. DDV bo obračunan v skladu z veljavno zakonodajo.</w:t>
      </w:r>
    </w:p>
    <w:p w14:paraId="36442812" w14:textId="77777777" w:rsidR="00FF524A" w:rsidRPr="00662557" w:rsidRDefault="00FF524A" w:rsidP="005827DE">
      <w:pPr>
        <w:pStyle w:val="Odstavekseznama"/>
        <w:spacing w:line="269" w:lineRule="auto"/>
        <w:ind w:left="284"/>
        <w:contextualSpacing/>
        <w:rPr>
          <w:rFonts w:asciiTheme="minorHAnsi" w:hAnsiTheme="minorHAnsi"/>
          <w:b/>
          <w:bCs/>
          <w:sz w:val="20"/>
          <w:szCs w:val="20"/>
          <w:lang w:val="en-US"/>
        </w:rPr>
      </w:pPr>
    </w:p>
    <w:p w14:paraId="6FC214C0" w14:textId="6BE9886C" w:rsidR="00FF524A" w:rsidRDefault="00FF524A" w:rsidP="005827DE">
      <w:pPr>
        <w:pStyle w:val="Odstavekseznama"/>
        <w:numPr>
          <w:ilvl w:val="0"/>
          <w:numId w:val="9"/>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t>Pogodbeni stranki sta soglasni, da je cena, določena v prvem odstavku, za čas trajanja pogodbe fiksna.</w:t>
      </w:r>
    </w:p>
    <w:p w14:paraId="67599026" w14:textId="77777777" w:rsidR="003411E9" w:rsidRPr="003411E9" w:rsidRDefault="003411E9" w:rsidP="003411E9">
      <w:pPr>
        <w:pStyle w:val="Odstavekseznama"/>
        <w:rPr>
          <w:lang w:val="en-US"/>
        </w:rPr>
      </w:pPr>
    </w:p>
    <w:p w14:paraId="57246F39" w14:textId="77777777" w:rsidR="003411E9" w:rsidRPr="003B2C94" w:rsidRDefault="003411E9" w:rsidP="003411E9">
      <w:pPr>
        <w:pStyle w:val="Odstavekseznama"/>
        <w:numPr>
          <w:ilvl w:val="0"/>
          <w:numId w:val="9"/>
        </w:numPr>
        <w:spacing w:line="269" w:lineRule="auto"/>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p w14:paraId="2BCBBC45" w14:textId="77777777"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10.000,00 EUR</w:t>
      </w:r>
      <w:r w:rsidRPr="003B2C94">
        <w:rPr>
          <w:rFonts w:asciiTheme="minorHAnsi" w:hAnsiTheme="minorHAnsi" w:cstheme="minorHAnsi"/>
          <w:iCs/>
          <w:noProof w:val="0"/>
          <w:sz w:val="20"/>
          <w:szCs w:val="20"/>
        </w:rPr>
        <w:t xml:space="preserve"> brez DDV za dodatne delovne ure za vzdrževanje in pomoč uporabnikom in</w:t>
      </w:r>
    </w:p>
    <w:p w14:paraId="42025F62" w14:textId="77777777"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20.000,00 EUR</w:t>
      </w:r>
      <w:r w:rsidRPr="003B2C94">
        <w:rPr>
          <w:rFonts w:asciiTheme="minorHAnsi" w:hAnsiTheme="minorHAnsi" w:cstheme="minorHAnsi"/>
          <w:iCs/>
          <w:noProof w:val="0"/>
          <w:sz w:val="20"/>
          <w:szCs w:val="20"/>
        </w:rPr>
        <w:t xml:space="preserve"> brez DDV za dodatne delovne ure za nadgradnje sistema.</w:t>
      </w:r>
    </w:p>
    <w:p w14:paraId="701214E8" w14:textId="77777777" w:rsidR="003411E9" w:rsidRPr="003B2C94" w:rsidRDefault="003411E9" w:rsidP="003411E9">
      <w:pPr>
        <w:spacing w:line="269" w:lineRule="auto"/>
        <w:ind w:left="851" w:hanging="284"/>
        <w:contextualSpacing/>
        <w:rPr>
          <w:rFonts w:asciiTheme="minorHAnsi" w:hAnsiTheme="minorHAnsi" w:cstheme="minorHAnsi"/>
          <w:noProof w:val="0"/>
          <w:sz w:val="20"/>
          <w:szCs w:val="20"/>
        </w:rPr>
      </w:pPr>
    </w:p>
    <w:p w14:paraId="00B8EE1D" w14:textId="77777777" w:rsidR="003411E9" w:rsidRPr="003B2C94" w:rsidRDefault="003411E9" w:rsidP="003411E9">
      <w:pPr>
        <w:spacing w:line="269" w:lineRule="auto"/>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7CE05B18" w:rsidR="00FF348D" w:rsidRPr="00662557" w:rsidRDefault="00FF348D" w:rsidP="003411E9">
      <w:pPr>
        <w:spacing w:line="22" w:lineRule="atLeast"/>
        <w:rPr>
          <w:rFonts w:asciiTheme="minorHAnsi" w:hAnsiTheme="minorHAnsi"/>
          <w:b/>
          <w:sz w:val="20"/>
          <w:szCs w:val="20"/>
        </w:rPr>
      </w:pPr>
    </w:p>
    <w:p w14:paraId="4613A4ED" w14:textId="77777777" w:rsidR="00662557" w:rsidRPr="00662557" w:rsidRDefault="00662557" w:rsidP="005F7416">
      <w:pPr>
        <w:spacing w:line="269" w:lineRule="auto"/>
        <w:rPr>
          <w:rFonts w:asciiTheme="minorHAnsi" w:hAnsiTheme="minorHAnsi"/>
          <w:b/>
          <w:sz w:val="20"/>
          <w:szCs w:val="20"/>
        </w:rPr>
      </w:pPr>
    </w:p>
    <w:p w14:paraId="03A2FE44" w14:textId="29CBF8C1"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14:paraId="1F013B91" w14:textId="77777777" w:rsidR="00FF524A" w:rsidRPr="00662557" w:rsidRDefault="00FF524A" w:rsidP="005F7416">
      <w:pPr>
        <w:spacing w:line="269" w:lineRule="auto"/>
        <w:rPr>
          <w:rFonts w:asciiTheme="minorHAnsi" w:hAnsiTheme="minorHAnsi"/>
          <w:sz w:val="20"/>
          <w:szCs w:val="20"/>
        </w:rPr>
      </w:pPr>
    </w:p>
    <w:p w14:paraId="0D56DA62"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80497A0" w14:textId="77777777" w:rsidR="00FF524A" w:rsidRPr="00662557" w:rsidRDefault="00FF524A" w:rsidP="005F7416">
      <w:pPr>
        <w:spacing w:line="269" w:lineRule="auto"/>
        <w:rPr>
          <w:rFonts w:asciiTheme="minorHAnsi" w:hAnsiTheme="minorHAnsi"/>
          <w:sz w:val="20"/>
          <w:szCs w:val="20"/>
        </w:rPr>
      </w:pPr>
    </w:p>
    <w:p w14:paraId="4339AD8A" w14:textId="77777777"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14:paraId="16C36DDD" w14:textId="77777777" w:rsidR="00FF524A" w:rsidRPr="00662557" w:rsidRDefault="00FF524A" w:rsidP="005F7416">
      <w:pPr>
        <w:spacing w:line="269" w:lineRule="auto"/>
        <w:rPr>
          <w:rFonts w:asciiTheme="minorHAnsi" w:hAnsiTheme="minorHAnsi"/>
          <w:sz w:val="20"/>
          <w:szCs w:val="20"/>
        </w:rPr>
      </w:pPr>
    </w:p>
    <w:p w14:paraId="625A6BE2" w14:textId="4B06CC7F"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14:paraId="68D288FF" w14:textId="1730DDD2"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14:paraId="6FDE7D6B" w14:textId="7E5F1B16"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B306471" w14:textId="1A048136"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6810B3A4" w14:textId="721D27C1"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997B145" w14:textId="116F55EE"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14:paraId="32668B6F" w14:textId="77777777" w:rsidR="00FF524A" w:rsidRPr="00662557" w:rsidRDefault="00FF524A" w:rsidP="0008481C">
      <w:pPr>
        <w:spacing w:line="269" w:lineRule="auto"/>
        <w:ind w:firstLine="426"/>
        <w:rPr>
          <w:rFonts w:asciiTheme="minorHAnsi" w:hAnsiTheme="minorHAnsi" w:cstheme="minorHAnsi"/>
          <w:bCs/>
          <w:iCs/>
          <w:sz w:val="20"/>
          <w:szCs w:val="20"/>
        </w:rPr>
      </w:pPr>
    </w:p>
    <w:p w14:paraId="22FFEB21" w14:textId="4AEEAB79"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Račun za plačilo posameznega obroka bo izdan po podpisu poročila s s</w:t>
      </w:r>
      <w:r w:rsidR="00AE3FF4">
        <w:rPr>
          <w:rFonts w:asciiTheme="minorHAnsi" w:hAnsiTheme="minorHAnsi" w:cstheme="minorHAnsi"/>
          <w:bCs/>
          <w:iCs/>
          <w:sz w:val="20"/>
          <w:szCs w:val="20"/>
        </w:rPr>
        <w:t>pecifikacijo opravljenih del oziroma</w:t>
      </w:r>
      <w:r w:rsidRPr="00662557">
        <w:rPr>
          <w:rFonts w:asciiTheme="minorHAnsi" w:hAnsiTheme="minorHAnsi" w:cstheme="minorHAnsi"/>
          <w:bCs/>
          <w:iCs/>
          <w:sz w:val="20"/>
          <w:szCs w:val="20"/>
        </w:rPr>
        <w:t xml:space="preserve">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14:paraId="049592A3" w14:textId="77777777" w:rsidR="00F270C1" w:rsidRPr="00662557" w:rsidRDefault="00F270C1" w:rsidP="005F7416">
      <w:pPr>
        <w:spacing w:line="269" w:lineRule="auto"/>
        <w:ind w:left="284"/>
        <w:rPr>
          <w:rFonts w:asciiTheme="minorHAnsi" w:hAnsiTheme="minorHAnsi" w:cstheme="minorHAnsi"/>
          <w:bCs/>
          <w:iCs/>
          <w:sz w:val="20"/>
          <w:szCs w:val="20"/>
        </w:rPr>
      </w:pPr>
    </w:p>
    <w:p w14:paraId="54B83E3F" w14:textId="2DA7381C"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Izvajalec bo za opravljene storitve podpore in vzdrževanja informacijskega sistema iz prvega odstavka 4. člena te pogodbe naročniku e-račune izstavljal po dejansko opravljenih vzdrževalnih delih, opredeljenih v točki a)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14:paraId="3B38E807" w14:textId="77777777" w:rsidR="00FF524A" w:rsidRPr="00662557" w:rsidRDefault="00FF524A" w:rsidP="005F7416">
      <w:pPr>
        <w:spacing w:line="269" w:lineRule="auto"/>
        <w:rPr>
          <w:rFonts w:asciiTheme="minorHAnsi" w:hAnsiTheme="minorHAnsi"/>
          <w:sz w:val="20"/>
          <w:szCs w:val="20"/>
        </w:rPr>
      </w:pPr>
    </w:p>
    <w:p w14:paraId="112A3906" w14:textId="76F0E472"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lastRenderedPageBreak/>
        <w:t xml:space="preserve">Izvajalec bo za opravljene storitve nadgradenj informacijskega sistema naročniku izstavil e-račun po zaključeni nadgradnji, opredeljeni v točki b)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14:paraId="4A588BE4" w14:textId="2057C9E0" w:rsidR="00AB7C21" w:rsidRPr="00662557" w:rsidRDefault="00AB7C21" w:rsidP="005F7416">
      <w:pPr>
        <w:spacing w:line="269" w:lineRule="auto"/>
        <w:rPr>
          <w:rFonts w:asciiTheme="minorHAnsi" w:hAnsiTheme="minorHAnsi"/>
          <w:sz w:val="20"/>
          <w:szCs w:val="20"/>
        </w:rPr>
      </w:pPr>
    </w:p>
    <w:p w14:paraId="245E0E4C"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757304F" w14:textId="77777777" w:rsidR="00FF524A" w:rsidRPr="00662557" w:rsidRDefault="00FF524A" w:rsidP="005F7416">
      <w:pPr>
        <w:spacing w:line="269" w:lineRule="auto"/>
        <w:rPr>
          <w:rFonts w:asciiTheme="minorHAnsi" w:hAnsiTheme="minorHAnsi"/>
          <w:sz w:val="20"/>
          <w:szCs w:val="20"/>
        </w:rPr>
      </w:pPr>
    </w:p>
    <w:p w14:paraId="76E5111A" w14:textId="153FA207" w:rsidR="00FF524A" w:rsidRPr="00662557" w:rsidRDefault="00FF524A" w:rsidP="00F7042B">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Naročnik bo izvajalcu izstavljene </w:t>
      </w:r>
      <w:r w:rsidR="00865E6A">
        <w:rPr>
          <w:rFonts w:asciiTheme="minorHAnsi" w:hAnsiTheme="minorHAnsi"/>
          <w:sz w:val="20"/>
          <w:szCs w:val="20"/>
        </w:rPr>
        <w:t>e-</w:t>
      </w:r>
      <w:r w:rsidRPr="00662557">
        <w:rPr>
          <w:rFonts w:asciiTheme="minorHAnsi" w:hAnsiTheme="minorHAnsi"/>
          <w:sz w:val="20"/>
          <w:szCs w:val="20"/>
        </w:rPr>
        <w:t xml:space="preserve">račune, ki jih bo predhodno potrdil naročnikov skrbnik te pogodbe, plačal v roku 30 dni od uradnega datuma prejema posameznega </w:t>
      </w:r>
      <w:r w:rsidR="005827DE">
        <w:rPr>
          <w:rFonts w:asciiTheme="minorHAnsi" w:hAnsiTheme="minorHAnsi"/>
          <w:sz w:val="20"/>
          <w:szCs w:val="20"/>
        </w:rPr>
        <w:t>e-</w:t>
      </w:r>
      <w:r w:rsidRPr="00662557">
        <w:rPr>
          <w:rFonts w:asciiTheme="minorHAnsi" w:hAnsiTheme="minorHAnsi"/>
          <w:sz w:val="20"/>
          <w:szCs w:val="20"/>
        </w:rPr>
        <w:t>računa na transakcijsk</w:t>
      </w:r>
      <w:r w:rsidR="007869F4" w:rsidRPr="00662557">
        <w:rPr>
          <w:rFonts w:asciiTheme="minorHAnsi" w:hAnsiTheme="minorHAnsi"/>
          <w:sz w:val="20"/>
          <w:szCs w:val="20"/>
        </w:rPr>
        <w:t xml:space="preserve">i račun izvajalca številka IBAN </w:t>
      </w:r>
      <w:permStart w:id="115474921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154749212"/>
      <w:r w:rsidR="007869F4" w:rsidRPr="00662557">
        <w:rPr>
          <w:rFonts w:asciiTheme="minorHAnsi" w:hAnsiTheme="minorHAnsi"/>
          <w:sz w:val="20"/>
          <w:szCs w:val="20"/>
        </w:rPr>
        <w:t xml:space="preserve">odprt pri banki </w:t>
      </w:r>
      <w:permStart w:id="2117630076"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2117630076"/>
      <w:r w:rsidR="007869F4" w:rsidRPr="00662557">
        <w:rPr>
          <w:rFonts w:asciiTheme="minorHAnsi" w:hAnsiTheme="minorHAnsi"/>
          <w:sz w:val="20"/>
          <w:szCs w:val="20"/>
        </w:rPr>
        <w:t>.</w:t>
      </w:r>
      <w:r w:rsidR="005827DE" w:rsidRPr="005827DE">
        <w:rPr>
          <w:rFonts w:asciiTheme="minorHAnsi" w:hAnsiTheme="minorHAnsi" w:cstheme="minorHAnsi"/>
          <w:sz w:val="20"/>
          <w:szCs w:val="20"/>
        </w:rPr>
        <w:t xml:space="preserve"> </w:t>
      </w:r>
      <w:r w:rsidR="005827DE" w:rsidRPr="003B2C94">
        <w:rPr>
          <w:rFonts w:asciiTheme="minorHAnsi" w:hAnsiTheme="minorHAnsi" w:cstheme="minorHAnsi"/>
          <w:sz w:val="20"/>
          <w:szCs w:val="20"/>
        </w:rPr>
        <w:t>V kolikor bo v času prejetja e-računa za posredne proračunske uporabnike veljal drugačen zakonski plačilni rok, bo naročnik e-račun plačal v tem roku.</w:t>
      </w:r>
      <w:r w:rsidR="005827DE">
        <w:rPr>
          <w:rFonts w:asciiTheme="minorHAnsi" w:hAnsiTheme="minorHAnsi" w:cstheme="minorHAnsi"/>
          <w:sz w:val="20"/>
          <w:szCs w:val="20"/>
        </w:rPr>
        <w:t xml:space="preserve"> </w:t>
      </w:r>
      <w:r w:rsidRPr="00662557">
        <w:rPr>
          <w:rFonts w:asciiTheme="minorHAnsi" w:hAnsiTheme="minorHAnsi"/>
          <w:sz w:val="20"/>
          <w:szCs w:val="20"/>
        </w:rPr>
        <w:t>V primeru reklamacije storitve se plačilo zadrži do odprave reklamacije.</w:t>
      </w:r>
    </w:p>
    <w:p w14:paraId="4CCDFA72" w14:textId="77777777" w:rsidR="00FF524A" w:rsidRPr="00662557" w:rsidRDefault="00FF524A" w:rsidP="005F7416">
      <w:pPr>
        <w:pStyle w:val="Odstavekseznama"/>
        <w:spacing w:line="269" w:lineRule="auto"/>
        <w:ind w:left="284"/>
        <w:rPr>
          <w:rFonts w:asciiTheme="minorHAnsi" w:hAnsiTheme="minorHAnsi"/>
          <w:sz w:val="20"/>
          <w:szCs w:val="20"/>
        </w:rPr>
      </w:pPr>
    </w:p>
    <w:p w14:paraId="150DC5C0" w14:textId="47E34B0D" w:rsidR="00FF524A" w:rsidRPr="00662557" w:rsidRDefault="005827DE" w:rsidP="00F7042B">
      <w:pPr>
        <w:pStyle w:val="Odstavekseznama"/>
        <w:numPr>
          <w:ilvl w:val="0"/>
          <w:numId w:val="16"/>
        </w:numPr>
        <w:spacing w:line="269" w:lineRule="auto"/>
        <w:ind w:left="284" w:hanging="284"/>
        <w:rPr>
          <w:rFonts w:asciiTheme="minorHAnsi" w:hAnsiTheme="minorHAnsi"/>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Pr>
          <w:rFonts w:asciiTheme="minorHAnsi" w:hAnsiTheme="minorHAnsi" w:cstheme="minorHAnsi"/>
          <w:noProof w:val="0"/>
          <w:sz w:val="20"/>
          <w:szCs w:val="20"/>
        </w:rPr>
        <w:t>.</w:t>
      </w:r>
      <w:r w:rsidRPr="00662557">
        <w:rPr>
          <w:rFonts w:asciiTheme="minorHAnsi" w:hAnsiTheme="minorHAnsi"/>
          <w:sz w:val="20"/>
          <w:szCs w:val="20"/>
        </w:rPr>
        <w:t xml:space="preserve"> </w:t>
      </w:r>
      <w:r w:rsidR="00FF524A" w:rsidRPr="00662557">
        <w:rPr>
          <w:rFonts w:asciiTheme="minorHAnsi" w:hAnsiTheme="minorHAnsi"/>
          <w:sz w:val="20"/>
          <w:szCs w:val="20"/>
        </w:rPr>
        <w:t xml:space="preserve">Če je zadnji dan za plačilo dela prost dan, se šteje, da je zadnji dan za plačilo prvi naslednji delovni dan. </w:t>
      </w:r>
    </w:p>
    <w:p w14:paraId="1695454B" w14:textId="7ED30745" w:rsidR="00933BD1" w:rsidRPr="00662557" w:rsidRDefault="00933BD1" w:rsidP="005F7416">
      <w:pPr>
        <w:spacing w:line="269" w:lineRule="auto"/>
        <w:rPr>
          <w:rFonts w:asciiTheme="minorHAnsi" w:hAnsiTheme="minorHAnsi"/>
          <w:sz w:val="20"/>
          <w:szCs w:val="20"/>
        </w:rPr>
      </w:pPr>
    </w:p>
    <w:p w14:paraId="48294891" w14:textId="4C8473DD" w:rsidR="00FF524A" w:rsidRPr="00662557" w:rsidRDefault="00FF524A" w:rsidP="00F7042B">
      <w:pPr>
        <w:pStyle w:val="Odstavekseznama"/>
        <w:numPr>
          <w:ilvl w:val="0"/>
          <w:numId w:val="14"/>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2D1C0DC" w14:textId="77777777" w:rsidR="00FF524A" w:rsidRPr="00662557" w:rsidRDefault="00FF524A" w:rsidP="005F7416">
      <w:pPr>
        <w:spacing w:line="269" w:lineRule="auto"/>
        <w:rPr>
          <w:rFonts w:asciiTheme="minorHAnsi" w:hAnsiTheme="minorHAnsi"/>
          <w:sz w:val="20"/>
          <w:szCs w:val="20"/>
        </w:rPr>
      </w:pPr>
    </w:p>
    <w:p w14:paraId="73E09E1F" w14:textId="55066BDF" w:rsidR="00FF524A" w:rsidRDefault="005827DE" w:rsidP="005F7416">
      <w:pPr>
        <w:spacing w:line="269" w:lineRule="auto"/>
        <w:rPr>
          <w:rFonts w:asciiTheme="minorHAnsi" w:hAnsiTheme="minorHAnsi"/>
          <w:sz w:val="20"/>
          <w:szCs w:val="20"/>
        </w:rPr>
      </w:pPr>
      <w:r w:rsidRPr="003B2C94">
        <w:rPr>
          <w:rFonts w:asciiTheme="minorHAnsi" w:hAnsiTheme="minorHAnsi" w:cstheme="minorHAnsi"/>
          <w:noProof w:val="0"/>
          <w:sz w:val="20"/>
          <w:szCs w:val="20"/>
        </w:rPr>
        <w:t>V kolikor naročnik ne poravna računa v dogovorjenem roku</w:t>
      </w:r>
      <w:r>
        <w:rPr>
          <w:rFonts w:asciiTheme="minorHAnsi" w:hAnsiTheme="minorHAnsi"/>
          <w:sz w:val="20"/>
          <w:szCs w:val="20"/>
        </w:rPr>
        <w:t xml:space="preserve">, ima izvajalec pravico </w:t>
      </w:r>
      <w:r w:rsidR="00FF524A" w:rsidRPr="00662557">
        <w:rPr>
          <w:rFonts w:asciiTheme="minorHAnsi" w:hAnsiTheme="minorHAnsi"/>
          <w:sz w:val="20"/>
          <w:szCs w:val="20"/>
        </w:rPr>
        <w:t>zahtevati zakonite zamudne obresti od dneva zapadlosti računa v plačilo do dneva plačila.</w:t>
      </w:r>
    </w:p>
    <w:p w14:paraId="6F144456" w14:textId="4A7A9286" w:rsidR="00623E13" w:rsidRDefault="00623E13" w:rsidP="005F7416">
      <w:pPr>
        <w:spacing w:line="269" w:lineRule="auto"/>
        <w:rPr>
          <w:rFonts w:asciiTheme="minorHAnsi" w:hAnsiTheme="minorHAnsi"/>
          <w:sz w:val="20"/>
          <w:szCs w:val="20"/>
        </w:rPr>
      </w:pPr>
    </w:p>
    <w:p w14:paraId="5B540A5A" w14:textId="77777777" w:rsidR="00623E13" w:rsidRPr="00662557" w:rsidRDefault="00623E13" w:rsidP="005F7416">
      <w:pPr>
        <w:spacing w:line="269" w:lineRule="auto"/>
        <w:rPr>
          <w:rFonts w:asciiTheme="minorHAnsi" w:hAnsiTheme="minorHAnsi"/>
          <w:sz w:val="20"/>
          <w:szCs w:val="20"/>
        </w:rPr>
      </w:pPr>
    </w:p>
    <w:p w14:paraId="735BFDBC"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14:paraId="2B21FDAC" w14:textId="77777777" w:rsidR="00FF524A" w:rsidRPr="00662557" w:rsidRDefault="00FF524A" w:rsidP="005F7416">
      <w:pPr>
        <w:spacing w:line="269" w:lineRule="auto"/>
        <w:jc w:val="center"/>
        <w:rPr>
          <w:rFonts w:asciiTheme="minorHAnsi" w:hAnsiTheme="minorHAnsi"/>
          <w:b/>
          <w:bCs/>
          <w:sz w:val="20"/>
          <w:szCs w:val="20"/>
        </w:rPr>
      </w:pPr>
    </w:p>
    <w:p w14:paraId="520D8A5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14:paraId="6C824503" w14:textId="77777777" w:rsidR="00FF524A" w:rsidRPr="00662557" w:rsidRDefault="00FF524A" w:rsidP="005F7416">
      <w:pPr>
        <w:spacing w:line="269" w:lineRule="auto"/>
        <w:jc w:val="center"/>
        <w:rPr>
          <w:rFonts w:asciiTheme="minorHAnsi" w:hAnsiTheme="minorHAnsi"/>
          <w:bCs/>
          <w:sz w:val="20"/>
          <w:szCs w:val="20"/>
        </w:rPr>
      </w:pPr>
    </w:p>
    <w:p w14:paraId="1FCC4E70" w14:textId="779DFC57"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14:paraId="1C28786C" w14:textId="77777777" w:rsidR="00E8064D" w:rsidRPr="00662557" w:rsidRDefault="00E8064D" w:rsidP="00E8064D">
      <w:pPr>
        <w:pStyle w:val="Odstavekseznama"/>
        <w:spacing w:line="269" w:lineRule="auto"/>
        <w:ind w:left="284"/>
        <w:rPr>
          <w:rFonts w:asciiTheme="minorHAnsi" w:hAnsiTheme="minorHAnsi"/>
          <w:bCs/>
          <w:sz w:val="20"/>
          <w:szCs w:val="20"/>
        </w:rPr>
      </w:pPr>
    </w:p>
    <w:p w14:paraId="53C8EB96" w14:textId="26FE79F6"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w:t>
      </w:r>
      <w:r w:rsidR="00B078B5" w:rsidRPr="0031119A">
        <w:rPr>
          <w:rFonts w:asciiTheme="minorHAnsi" w:hAnsiTheme="minorHAnsi"/>
          <w:bCs/>
          <w:sz w:val="20"/>
          <w:szCs w:val="20"/>
        </w:rPr>
        <w:t>19</w:t>
      </w:r>
      <w:r w:rsidRPr="0031119A">
        <w:rPr>
          <w:rFonts w:asciiTheme="minorHAnsi" w:hAnsiTheme="minorHAnsi"/>
          <w:bCs/>
          <w:sz w:val="20"/>
          <w:szCs w:val="20"/>
        </w:rPr>
        <w:t>. člena</w:t>
      </w:r>
      <w:r w:rsidRPr="00662557">
        <w:rPr>
          <w:rFonts w:asciiTheme="minorHAnsi" w:hAnsiTheme="minorHAnsi"/>
          <w:bCs/>
          <w:sz w:val="20"/>
          <w:szCs w:val="20"/>
        </w:rPr>
        <w:t xml:space="preserve"> te pogodbe. Morebitne napake in dela, ki ne bodo izvedena po predhodno sprejetih dogovorih, se vpišejo v primopredajni zapisnik in se sporazumno določi rok za njihovo odpravo ter določi nov rok za prevzem del. Če tudi v dodatnem roku storitve niso izveden</w:t>
      </w:r>
      <w:r w:rsidR="00422AAD">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člena</w:t>
      </w:r>
      <w:r w:rsidRPr="00662557">
        <w:rPr>
          <w:rFonts w:asciiTheme="minorHAnsi" w:hAnsiTheme="minorHAnsi"/>
          <w:bCs/>
          <w:sz w:val="20"/>
          <w:szCs w:val="20"/>
        </w:rPr>
        <w:t xml:space="preserve"> te pogodbe.</w:t>
      </w:r>
    </w:p>
    <w:p w14:paraId="5E02ADEF" w14:textId="77777777" w:rsidR="00576006" w:rsidRPr="00662557" w:rsidRDefault="00576006" w:rsidP="005F7416">
      <w:pPr>
        <w:pStyle w:val="Odstavekseznama"/>
        <w:spacing w:line="269" w:lineRule="auto"/>
        <w:rPr>
          <w:rFonts w:asciiTheme="minorHAnsi" w:hAnsiTheme="minorHAnsi"/>
          <w:bCs/>
          <w:sz w:val="20"/>
          <w:szCs w:val="20"/>
        </w:rPr>
      </w:pPr>
    </w:p>
    <w:p w14:paraId="27D79EDD" w14:textId="783132C9"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 xml:space="preserve">dalje. S strani obeh pogodbenih strank potrjen in podpisan končni primopredajni zapisnik hkrati predstavlja podlago </w:t>
      </w:r>
      <w:r w:rsidRPr="00662557">
        <w:rPr>
          <w:rFonts w:asciiTheme="minorHAnsi" w:hAnsiTheme="minorHAnsi"/>
          <w:bCs/>
          <w:sz w:val="20"/>
          <w:szCs w:val="20"/>
        </w:rPr>
        <w:lastRenderedPageBreak/>
        <w:t>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xml:space="preserve">. člena </w:t>
      </w:r>
      <w:r w:rsidRPr="00662557">
        <w:rPr>
          <w:rFonts w:asciiTheme="minorHAnsi" w:hAnsiTheme="minorHAnsi"/>
          <w:bCs/>
          <w:sz w:val="20"/>
          <w:szCs w:val="20"/>
        </w:rPr>
        <w:t>te pogodbe.</w:t>
      </w:r>
    </w:p>
    <w:p w14:paraId="15F6537D" w14:textId="77777777" w:rsidR="00576006" w:rsidRPr="00662557" w:rsidRDefault="00576006" w:rsidP="005F7416">
      <w:pPr>
        <w:pStyle w:val="Odstavekseznama"/>
        <w:spacing w:line="269" w:lineRule="auto"/>
        <w:rPr>
          <w:rFonts w:asciiTheme="minorHAnsi" w:hAnsiTheme="minorHAnsi"/>
          <w:bCs/>
          <w:sz w:val="20"/>
          <w:szCs w:val="20"/>
        </w:rPr>
      </w:pPr>
    </w:p>
    <w:p w14:paraId="25ED95AA" w14:textId="1F51F600"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14:paraId="26935787" w14:textId="77777777" w:rsidR="00576006" w:rsidRPr="00662557" w:rsidRDefault="00576006" w:rsidP="0008481C">
      <w:pPr>
        <w:pStyle w:val="Odstavekseznama"/>
        <w:spacing w:line="269" w:lineRule="auto"/>
        <w:rPr>
          <w:rFonts w:asciiTheme="minorHAnsi" w:hAnsiTheme="minorHAnsi"/>
          <w:bCs/>
          <w:sz w:val="20"/>
          <w:szCs w:val="20"/>
        </w:rPr>
      </w:pPr>
    </w:p>
    <w:p w14:paraId="46A3AFBE" w14:textId="758E63B3" w:rsidR="00DF5024" w:rsidRDefault="00DF5024"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od primopredaje posameznega uporabniškega </w:t>
      </w:r>
      <w:r w:rsidR="00441936" w:rsidRPr="00662557">
        <w:rPr>
          <w:rFonts w:asciiTheme="minorHAnsi" w:hAnsiTheme="minorHAnsi"/>
          <w:bCs/>
          <w:sz w:val="20"/>
          <w:szCs w:val="20"/>
        </w:rPr>
        <w:t>modula</w:t>
      </w:r>
      <w:r w:rsidR="00F75E39">
        <w:rPr>
          <w:rFonts w:asciiTheme="minorHAnsi" w:hAnsiTheme="minorHAnsi"/>
          <w:bCs/>
          <w:sz w:val="20"/>
          <w:szCs w:val="20"/>
        </w:rPr>
        <w:t xml:space="preserve"> do konca trajanja pogodbe</w:t>
      </w:r>
      <w:r w:rsidR="00441936" w:rsidRPr="00662557">
        <w:rPr>
          <w:rFonts w:asciiTheme="minorHAnsi" w:hAnsiTheme="minorHAnsi"/>
          <w:bCs/>
          <w:sz w:val="20"/>
          <w:szCs w:val="20"/>
        </w:rPr>
        <w:t xml:space="preserve"> </w:t>
      </w:r>
      <w:r w:rsidRPr="00662557">
        <w:rPr>
          <w:rFonts w:asciiTheme="minorHAnsi" w:hAnsiTheme="minorHAnsi"/>
          <w:bCs/>
          <w:sz w:val="20"/>
          <w:szCs w:val="20"/>
        </w:rPr>
        <w:t>izkaže, da ima informac</w:t>
      </w:r>
      <w:r w:rsidR="00AE3FF4">
        <w:rPr>
          <w:rFonts w:asciiTheme="minorHAnsi" w:hAnsiTheme="minorHAnsi"/>
          <w:bCs/>
          <w:sz w:val="20"/>
          <w:szCs w:val="20"/>
        </w:rPr>
        <w:t>ijski sistem pomanjkljivosti oziroma</w:t>
      </w:r>
      <w:r w:rsidRPr="00662557">
        <w:rPr>
          <w:rFonts w:asciiTheme="minorHAnsi" w:hAnsiTheme="minorHAnsi"/>
          <w:bCs/>
          <w:sz w:val="20"/>
          <w:szCs w:val="20"/>
        </w:rPr>
        <w:t xml:space="preserve">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14:paraId="1CEA970E" w14:textId="2981431E" w:rsidR="00330953" w:rsidRPr="00330953" w:rsidRDefault="00330953" w:rsidP="00330953">
      <w:pPr>
        <w:spacing w:line="269" w:lineRule="auto"/>
        <w:rPr>
          <w:rFonts w:asciiTheme="minorHAnsi" w:hAnsiTheme="minorHAnsi"/>
          <w:bCs/>
          <w:sz w:val="20"/>
          <w:szCs w:val="20"/>
        </w:rPr>
      </w:pPr>
    </w:p>
    <w:p w14:paraId="0A37922F" w14:textId="22C16E35" w:rsidR="00FF348D"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14:paraId="5FC5591B" w14:textId="77777777" w:rsidR="00623E13" w:rsidRDefault="00623E13" w:rsidP="005F7416">
      <w:pPr>
        <w:spacing w:line="269" w:lineRule="auto"/>
        <w:jc w:val="center"/>
        <w:rPr>
          <w:rFonts w:asciiTheme="minorHAnsi" w:hAnsiTheme="minorHAnsi"/>
          <w:b/>
          <w:bCs/>
          <w:sz w:val="20"/>
          <w:szCs w:val="20"/>
        </w:rPr>
      </w:pPr>
    </w:p>
    <w:p w14:paraId="002E89CF" w14:textId="77777777" w:rsidR="00623E13" w:rsidRDefault="00623E13" w:rsidP="005F7416">
      <w:pPr>
        <w:spacing w:line="269" w:lineRule="auto"/>
        <w:jc w:val="center"/>
        <w:rPr>
          <w:rFonts w:asciiTheme="minorHAnsi" w:hAnsiTheme="minorHAnsi"/>
          <w:b/>
          <w:bCs/>
          <w:sz w:val="20"/>
          <w:szCs w:val="20"/>
        </w:rPr>
      </w:pPr>
    </w:p>
    <w:p w14:paraId="70E19169" w14:textId="26720B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14:paraId="18945977" w14:textId="77777777" w:rsidR="00FF524A" w:rsidRPr="00662557" w:rsidRDefault="00FF524A" w:rsidP="005F7416">
      <w:pPr>
        <w:spacing w:line="269" w:lineRule="auto"/>
        <w:rPr>
          <w:rFonts w:asciiTheme="minorHAnsi" w:hAnsiTheme="minorHAnsi"/>
          <w:b/>
          <w:sz w:val="20"/>
          <w:szCs w:val="20"/>
        </w:rPr>
      </w:pPr>
    </w:p>
    <w:p w14:paraId="0E38E88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83C27CE" w14:textId="77777777" w:rsidR="00FF524A" w:rsidRPr="00662557" w:rsidRDefault="00FF524A" w:rsidP="005F7416">
      <w:pPr>
        <w:spacing w:line="269" w:lineRule="auto"/>
        <w:rPr>
          <w:rFonts w:asciiTheme="minorHAnsi" w:hAnsiTheme="minorHAnsi"/>
          <w:sz w:val="20"/>
          <w:szCs w:val="20"/>
        </w:rPr>
      </w:pPr>
    </w:p>
    <w:p w14:paraId="76CFD13D" w14:textId="77777777"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14:paraId="1D9B1556" w14:textId="77777777" w:rsidR="00FF524A" w:rsidRPr="00662557" w:rsidRDefault="00FF524A" w:rsidP="005F7416">
      <w:pPr>
        <w:pStyle w:val="Odstavekseznama"/>
        <w:spacing w:line="269" w:lineRule="auto"/>
        <w:ind w:left="284"/>
        <w:rPr>
          <w:rFonts w:asciiTheme="minorHAnsi" w:hAnsiTheme="minorHAnsi"/>
          <w:sz w:val="20"/>
          <w:szCs w:val="20"/>
        </w:rPr>
      </w:pPr>
    </w:p>
    <w:p w14:paraId="618E479A" w14:textId="77777777"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14:paraId="2A5DC41A" w14:textId="77777777" w:rsidR="00FF524A" w:rsidRPr="00662557" w:rsidRDefault="00FF524A" w:rsidP="005F7416">
      <w:pPr>
        <w:pStyle w:val="Odstavekseznama"/>
        <w:spacing w:line="269" w:lineRule="auto"/>
        <w:rPr>
          <w:rFonts w:asciiTheme="minorHAnsi" w:hAnsiTheme="minorHAnsi"/>
          <w:sz w:val="20"/>
          <w:szCs w:val="20"/>
        </w:rPr>
      </w:pPr>
    </w:p>
    <w:p w14:paraId="0D3CC940" w14:textId="10F8C9E3" w:rsidR="004E1622"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14:paraId="3365B66C" w14:textId="6D14FB6C" w:rsidR="007B5FC2" w:rsidRPr="00662557" w:rsidRDefault="007B5FC2" w:rsidP="007B5FC2">
      <w:pPr>
        <w:spacing w:line="269" w:lineRule="auto"/>
        <w:rPr>
          <w:rFonts w:asciiTheme="minorHAnsi" w:hAnsiTheme="minorHAnsi"/>
          <w:sz w:val="20"/>
          <w:szCs w:val="20"/>
        </w:rPr>
      </w:pPr>
    </w:p>
    <w:p w14:paraId="0E0D2E26" w14:textId="1AC83242" w:rsidR="00FF524A" w:rsidRPr="00662557" w:rsidRDefault="00FF524A" w:rsidP="00F7042B">
      <w:pPr>
        <w:pStyle w:val="Odstavekseznama"/>
        <w:numPr>
          <w:ilvl w:val="0"/>
          <w:numId w:val="14"/>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14:paraId="2AB01284"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40174AED" w14:textId="348C641E" w:rsidR="005B0709" w:rsidRDefault="005B0709" w:rsidP="005B0709">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Pr>
          <w:rFonts w:asciiTheme="minorHAnsi" w:hAnsiTheme="minorHAnsi" w:cstheme="minorHAnsi"/>
          <w:color w:val="000000" w:themeColor="text1"/>
          <w:sz w:val="20"/>
          <w:szCs w:val="20"/>
          <w:lang w:val="sk-SK"/>
        </w:rPr>
        <w:t>Izvajalec se zavezuje, da bo nudil garancijo za brezhibno delovanje programske opreme, ki je predmet te pogodbe.</w:t>
      </w:r>
    </w:p>
    <w:p w14:paraId="2149CD1F" w14:textId="77777777" w:rsidR="005B0709" w:rsidRDefault="005B0709" w:rsidP="008F48C3">
      <w:pPr>
        <w:pStyle w:val="Odstavekseznama"/>
        <w:spacing w:line="269" w:lineRule="auto"/>
        <w:ind w:left="284"/>
        <w:rPr>
          <w:rFonts w:asciiTheme="minorHAnsi" w:hAnsiTheme="minorHAnsi" w:cstheme="minorHAnsi"/>
          <w:color w:val="000000" w:themeColor="text1"/>
          <w:sz w:val="20"/>
          <w:szCs w:val="20"/>
          <w:lang w:val="sk-SK"/>
        </w:rPr>
      </w:pPr>
    </w:p>
    <w:p w14:paraId="50F0AB42" w14:textId="48E1A611" w:rsidR="00576006" w:rsidRPr="00662557" w:rsidRDefault="00576006" w:rsidP="00F7042B">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 xml:space="preserve">Izvajalec </w:t>
      </w:r>
      <w:r w:rsidR="005B0709">
        <w:rPr>
          <w:rFonts w:asciiTheme="minorHAnsi" w:hAnsiTheme="minorHAnsi" w:cstheme="minorHAnsi"/>
          <w:color w:val="000000" w:themeColor="text1"/>
          <w:sz w:val="20"/>
          <w:szCs w:val="20"/>
          <w:lang w:val="sk-SK"/>
        </w:rPr>
        <w:t>se zavezuje</w:t>
      </w:r>
      <w:r w:rsidRPr="00662557">
        <w:rPr>
          <w:rFonts w:asciiTheme="minorHAnsi" w:hAnsiTheme="minorHAnsi" w:cstheme="minorHAnsi"/>
          <w:color w:val="000000" w:themeColor="text1"/>
          <w:sz w:val="20"/>
          <w:szCs w:val="20"/>
          <w:lang w:val="sk-SK"/>
        </w:rPr>
        <w:t>, da bo programska oprema</w:t>
      </w:r>
      <w:r w:rsidR="00AB5199">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w:t>
      </w:r>
      <w:r w:rsidR="00292A38">
        <w:rPr>
          <w:rFonts w:asciiTheme="minorHAnsi" w:hAnsiTheme="minorHAnsi" w:cstheme="minorHAnsi"/>
          <w:color w:val="000000" w:themeColor="text1"/>
          <w:sz w:val="20"/>
          <w:szCs w:val="20"/>
          <w:lang w:val="sk-SK"/>
        </w:rPr>
        <w:t>, z</w:t>
      </w:r>
      <w:r w:rsidR="00292A38" w:rsidRPr="003B2C94">
        <w:rPr>
          <w:rFonts w:asciiTheme="minorHAnsi" w:hAnsiTheme="minorHAnsi" w:cstheme="minorHAnsi"/>
          <w:noProof w:val="0"/>
          <w:sz w:val="20"/>
          <w:szCs w:val="20"/>
        </w:rPr>
        <w:t xml:space="preserve">a </w:t>
      </w:r>
      <w:r w:rsidR="00292A38">
        <w:rPr>
          <w:rFonts w:asciiTheme="minorHAnsi" w:hAnsiTheme="minorHAnsi" w:cstheme="minorHAnsi"/>
          <w:noProof w:val="0"/>
          <w:sz w:val="20"/>
          <w:szCs w:val="20"/>
        </w:rPr>
        <w:t xml:space="preserve">vse </w:t>
      </w:r>
      <w:r w:rsidR="00292A38" w:rsidRPr="003B2C94">
        <w:rPr>
          <w:rFonts w:asciiTheme="minorHAnsi" w:hAnsiTheme="minorHAnsi" w:cstheme="minorHAnsi"/>
          <w:noProof w:val="0"/>
          <w:sz w:val="20"/>
          <w:szCs w:val="20"/>
        </w:rPr>
        <w:t>komponente, ki so izdelane v zadnjem letu trajanja pogodbe</w:t>
      </w:r>
      <w:r w:rsidR="00292A38">
        <w:rPr>
          <w:rFonts w:asciiTheme="minorHAnsi" w:hAnsiTheme="minorHAnsi" w:cstheme="minorHAnsi"/>
          <w:noProof w:val="0"/>
          <w:sz w:val="20"/>
          <w:szCs w:val="20"/>
        </w:rPr>
        <w:t xml:space="preserve"> </w:t>
      </w:r>
      <w:r w:rsidR="00292A38" w:rsidRPr="003B2C94">
        <w:rPr>
          <w:rFonts w:asciiTheme="minorHAnsi" w:hAnsiTheme="minorHAnsi" w:cstheme="minorHAnsi"/>
          <w:noProof w:val="0"/>
          <w:sz w:val="20"/>
          <w:szCs w:val="20"/>
        </w:rPr>
        <w:t xml:space="preserve">(tudi v sklopu nadgradenj na zahtevo </w:t>
      </w:r>
      <w:r w:rsidR="00292A38" w:rsidRPr="003B2C94">
        <w:rPr>
          <w:rFonts w:asciiTheme="minorHAnsi" w:hAnsiTheme="minorHAnsi" w:cstheme="minorHAnsi"/>
          <w:noProof w:val="0"/>
          <w:sz w:val="20"/>
          <w:szCs w:val="20"/>
        </w:rPr>
        <w:lastRenderedPageBreak/>
        <w:t>naročnika),</w:t>
      </w:r>
      <w:r w:rsidR="00292A38">
        <w:rPr>
          <w:rFonts w:asciiTheme="minorHAnsi" w:hAnsiTheme="minorHAnsi" w:cstheme="minorHAnsi"/>
          <w:noProof w:val="0"/>
          <w:sz w:val="20"/>
          <w:szCs w:val="20"/>
        </w:rPr>
        <w:t xml:space="preserve"> pa</w:t>
      </w:r>
      <w:r w:rsidR="00292A38" w:rsidRPr="003B2C94">
        <w:rPr>
          <w:rFonts w:asciiTheme="minorHAnsi" w:hAnsiTheme="minorHAnsi" w:cstheme="minorHAnsi"/>
          <w:noProof w:val="0"/>
          <w:sz w:val="20"/>
          <w:szCs w:val="20"/>
        </w:rPr>
        <w:t xml:space="preserve"> velja garancija </w:t>
      </w:r>
      <w:r w:rsidR="00292A38">
        <w:rPr>
          <w:rFonts w:asciiTheme="minorHAnsi" w:hAnsiTheme="minorHAnsi" w:cstheme="minorHAnsi"/>
          <w:noProof w:val="0"/>
          <w:sz w:val="20"/>
          <w:szCs w:val="20"/>
        </w:rPr>
        <w:t xml:space="preserve">še </w:t>
      </w:r>
      <w:r w:rsidR="00292A38" w:rsidRPr="003B2C94">
        <w:rPr>
          <w:rFonts w:asciiTheme="minorHAnsi" w:hAnsiTheme="minorHAnsi" w:cstheme="minorHAnsi"/>
          <w:noProof w:val="0"/>
          <w:sz w:val="20"/>
          <w:szCs w:val="20"/>
        </w:rPr>
        <w:t>eno (1) leto po izteku pogodbe</w:t>
      </w:r>
      <w:r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sz w:val="20"/>
          <w:szCs w:val="20"/>
          <w:lang w:val="sk-SK"/>
        </w:rPr>
        <w:t xml:space="preserve">garancijski rok). Garancijski rok teče od dneva podpisa </w:t>
      </w:r>
      <w:r w:rsidR="00292A38">
        <w:rPr>
          <w:rFonts w:asciiTheme="minorHAnsi" w:hAnsiTheme="minorHAnsi" w:cstheme="minorHAnsi"/>
          <w:sz w:val="20"/>
          <w:szCs w:val="20"/>
          <w:lang w:val="sk-SK"/>
        </w:rPr>
        <w:t>posameznega</w:t>
      </w:r>
      <w:r w:rsidR="00292A38"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primopredajnega zapisnika.</w:t>
      </w:r>
    </w:p>
    <w:p w14:paraId="3BE6D745" w14:textId="77777777" w:rsidR="00576006" w:rsidRPr="00662557" w:rsidRDefault="00576006" w:rsidP="005F7416">
      <w:pPr>
        <w:spacing w:line="269" w:lineRule="auto"/>
        <w:rPr>
          <w:rFonts w:asciiTheme="minorHAnsi" w:hAnsiTheme="minorHAnsi" w:cstheme="minorHAnsi"/>
          <w:color w:val="000000" w:themeColor="text1"/>
          <w:sz w:val="20"/>
          <w:szCs w:val="20"/>
          <w:lang w:val="sk-SK"/>
        </w:rPr>
      </w:pPr>
    </w:p>
    <w:p w14:paraId="21DD592B" w14:textId="3FC6AE16" w:rsidR="00576006" w:rsidRPr="00662557"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w:t>
      </w:r>
      <w:r w:rsidR="00AB5199">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ne deluje brezhibno </w:t>
      </w:r>
      <w:r w:rsidR="00B65576">
        <w:rPr>
          <w:rFonts w:asciiTheme="minorHAnsi" w:hAnsiTheme="minorHAnsi" w:cstheme="minorHAnsi"/>
          <w:bCs/>
          <w:sz w:val="20"/>
          <w:szCs w:val="20"/>
        </w:rPr>
        <w:t>oziroma</w:t>
      </w:r>
      <w:r w:rsidR="00270133" w:rsidRPr="00114094">
        <w:rPr>
          <w:rFonts w:asciiTheme="minorHAnsi" w:hAnsiTheme="minorHAnsi" w:cstheme="minorHAnsi"/>
          <w:bCs/>
          <w:sz w:val="20"/>
          <w:szCs w:val="20"/>
        </w:rPr>
        <w:t xml:space="preserve"> ne deluje v skladu z zahtevami tehničnih specifikacij javnega naročila</w:t>
      </w:r>
      <w:r w:rsidR="00270133"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ima naročnik v garancijskem roku pravico od izvajalca zahtevati, da napake </w:t>
      </w:r>
      <w:r w:rsidR="00B078B5">
        <w:rPr>
          <w:rFonts w:asciiTheme="minorHAnsi" w:hAnsiTheme="minorHAnsi" w:cstheme="minorHAnsi"/>
          <w:sz w:val="20"/>
          <w:szCs w:val="20"/>
          <w:lang w:val="sk-SK"/>
        </w:rPr>
        <w:t>brezplačno</w:t>
      </w:r>
      <w:r w:rsidR="00B078B5"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odpravi, ne glede na to, kdaj se je pokazala napaka. Prav tako je naročnik v takšnem primeru upravičen zahtevati povračilo škode za čas, ko </w:t>
      </w:r>
      <w:r w:rsidR="005B0709">
        <w:rPr>
          <w:rFonts w:asciiTheme="minorHAnsi" w:hAnsiTheme="minorHAnsi" w:cstheme="minorHAnsi"/>
          <w:sz w:val="20"/>
          <w:szCs w:val="20"/>
          <w:lang w:val="sk-SK"/>
        </w:rPr>
        <w:t>informacijskega sistema</w:t>
      </w:r>
      <w:r w:rsidRPr="00662557">
        <w:rPr>
          <w:rFonts w:asciiTheme="minorHAnsi" w:hAnsiTheme="minorHAnsi" w:cstheme="minorHAnsi"/>
          <w:sz w:val="20"/>
          <w:szCs w:val="20"/>
          <w:lang w:val="sk-SK"/>
        </w:rPr>
        <w:t xml:space="preserve"> ni mogel uporabljati, temu primerno pa se podaljša tudi g</w:t>
      </w:r>
      <w:r w:rsidRPr="00662557">
        <w:rPr>
          <w:rFonts w:asciiTheme="minorHAnsi" w:hAnsiTheme="minorHAnsi"/>
          <w:sz w:val="20"/>
          <w:szCs w:val="20"/>
        </w:rPr>
        <w:t>arancijski rok.</w:t>
      </w:r>
    </w:p>
    <w:p w14:paraId="1AC86B06" w14:textId="1CEE676C" w:rsidR="00576006" w:rsidRPr="00662557" w:rsidRDefault="00576006" w:rsidP="005F7416">
      <w:pPr>
        <w:spacing w:line="269" w:lineRule="auto"/>
        <w:rPr>
          <w:rFonts w:asciiTheme="minorHAnsi" w:hAnsiTheme="minorHAnsi" w:cstheme="minorHAnsi"/>
          <w:sz w:val="20"/>
          <w:szCs w:val="20"/>
          <w:lang w:val="sk-SK"/>
        </w:rPr>
      </w:pPr>
    </w:p>
    <w:p w14:paraId="1A921E4F" w14:textId="22571F1B" w:rsidR="00FF524A"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v času garancijskega roka nemoteno zagotavljal </w:t>
      </w:r>
      <w:r w:rsidR="0080235A">
        <w:rPr>
          <w:rFonts w:asciiTheme="minorHAnsi" w:hAnsiTheme="minorHAnsi" w:cstheme="minorHAnsi"/>
          <w:color w:val="000000" w:themeColor="text1"/>
          <w:sz w:val="20"/>
          <w:szCs w:val="20"/>
          <w:lang w:val="sk-SK"/>
        </w:rPr>
        <w:t>storitev</w:t>
      </w:r>
      <w:r w:rsidR="0080235A"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 xml:space="preserve">na lastne stroške, vključno </w:t>
      </w:r>
      <w:r w:rsidR="005B0709">
        <w:rPr>
          <w:rFonts w:asciiTheme="minorHAnsi" w:hAnsiTheme="minorHAnsi" w:cstheme="minorHAnsi"/>
          <w:color w:val="000000" w:themeColor="text1"/>
          <w:sz w:val="20"/>
          <w:szCs w:val="20"/>
          <w:lang w:val="sk-SK"/>
        </w:rPr>
        <w:t>z</w:t>
      </w:r>
      <w:r w:rsidRPr="00662557">
        <w:rPr>
          <w:rFonts w:asciiTheme="minorHAnsi" w:hAnsiTheme="minorHAnsi" w:cstheme="minorHAnsi"/>
          <w:color w:val="000000" w:themeColor="text1"/>
          <w:sz w:val="20"/>
          <w:szCs w:val="20"/>
          <w:lang w:val="sk-SK"/>
        </w:rPr>
        <w:t xml:space="preserve"> </w:t>
      </w:r>
      <w:r w:rsidR="005B0709">
        <w:rPr>
          <w:rFonts w:asciiTheme="minorHAnsi" w:hAnsiTheme="minorHAnsi" w:cstheme="minorHAnsi"/>
          <w:color w:val="000000" w:themeColor="text1"/>
          <w:sz w:val="20"/>
          <w:szCs w:val="20"/>
          <w:lang w:val="sk-SK"/>
        </w:rPr>
        <w:t xml:space="preserve">morebitnimi </w:t>
      </w:r>
      <w:r w:rsidRPr="00662557">
        <w:rPr>
          <w:rFonts w:asciiTheme="minorHAnsi" w:hAnsiTheme="minorHAnsi" w:cstheme="minorHAnsi"/>
          <w:color w:val="000000" w:themeColor="text1"/>
          <w:sz w:val="20"/>
          <w:szCs w:val="20"/>
          <w:lang w:val="sk-SK"/>
        </w:rPr>
        <w:t xml:space="preserve">prevoznimi stroški na lokacijo </w:t>
      </w:r>
      <w:r w:rsidRPr="00662557">
        <w:rPr>
          <w:rFonts w:asciiTheme="minorHAnsi" w:hAnsiTheme="minorHAnsi" w:cstheme="minorHAnsi"/>
          <w:sz w:val="20"/>
          <w:szCs w:val="20"/>
          <w:lang w:val="sk-SK"/>
        </w:rPr>
        <w:t xml:space="preserve">naročnika. </w:t>
      </w:r>
    </w:p>
    <w:p w14:paraId="125DC0B5" w14:textId="77777777" w:rsidR="00F3255F" w:rsidRPr="00F3255F" w:rsidRDefault="00F3255F" w:rsidP="00F3255F">
      <w:pPr>
        <w:pStyle w:val="Odstavekseznama"/>
        <w:rPr>
          <w:rFonts w:asciiTheme="minorHAnsi" w:hAnsiTheme="minorHAnsi" w:cstheme="minorHAnsi"/>
          <w:sz w:val="20"/>
          <w:szCs w:val="20"/>
          <w:lang w:val="sk-SK"/>
        </w:rPr>
      </w:pPr>
    </w:p>
    <w:p w14:paraId="601D2184" w14:textId="0C86F358" w:rsidR="00F3255F" w:rsidRPr="00F75C3F" w:rsidRDefault="00F3255F" w:rsidP="00F75C3F">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14:paraId="083D83CA" w14:textId="6D532E70" w:rsidR="00A324E5" w:rsidRDefault="00A324E5" w:rsidP="005F7416">
      <w:pPr>
        <w:widowControl w:val="0"/>
        <w:spacing w:line="269" w:lineRule="auto"/>
        <w:jc w:val="center"/>
        <w:rPr>
          <w:rFonts w:asciiTheme="minorHAnsi" w:hAnsiTheme="minorHAnsi"/>
          <w:b/>
          <w:sz w:val="20"/>
          <w:szCs w:val="20"/>
        </w:rPr>
      </w:pPr>
    </w:p>
    <w:p w14:paraId="2B297B72" w14:textId="77777777" w:rsidR="007A7DEF" w:rsidRPr="00662557" w:rsidRDefault="007A7DEF" w:rsidP="005F7416">
      <w:pPr>
        <w:widowControl w:val="0"/>
        <w:spacing w:line="269" w:lineRule="auto"/>
        <w:jc w:val="center"/>
        <w:rPr>
          <w:rFonts w:asciiTheme="minorHAnsi" w:hAnsiTheme="minorHAnsi"/>
          <w:b/>
          <w:sz w:val="20"/>
          <w:szCs w:val="20"/>
        </w:rPr>
      </w:pPr>
    </w:p>
    <w:p w14:paraId="391C6035" w14:textId="61483686"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t>VIŠJA SILA</w:t>
      </w:r>
    </w:p>
    <w:p w14:paraId="10A39A50" w14:textId="77777777" w:rsidR="00FF524A" w:rsidRPr="00662557" w:rsidRDefault="00FF524A" w:rsidP="005F7416">
      <w:pPr>
        <w:spacing w:line="269" w:lineRule="auto"/>
        <w:rPr>
          <w:rFonts w:asciiTheme="minorHAnsi" w:hAnsiTheme="minorHAnsi"/>
          <w:b/>
          <w:sz w:val="20"/>
          <w:szCs w:val="20"/>
        </w:rPr>
      </w:pPr>
    </w:p>
    <w:p w14:paraId="6F63A65B"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CF1F335" w14:textId="77777777" w:rsidR="00FF524A" w:rsidRPr="00662557" w:rsidRDefault="00FF524A" w:rsidP="005F7416">
      <w:pPr>
        <w:spacing w:line="269" w:lineRule="auto"/>
        <w:rPr>
          <w:rFonts w:asciiTheme="minorHAnsi" w:hAnsiTheme="minorHAnsi"/>
          <w:sz w:val="20"/>
          <w:szCs w:val="20"/>
        </w:rPr>
      </w:pPr>
    </w:p>
    <w:p w14:paraId="490C25B9" w14:textId="77777777"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DA2D912" w14:textId="1E64C575"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Pogodbena stranka, na katere strani je višja sila nastala, je dolžna sopogodbenika pisno obvestiti o nastopu </w:t>
      </w:r>
      <w:r w:rsidR="005415A8">
        <w:rPr>
          <w:rFonts w:asciiTheme="minorHAnsi" w:hAnsiTheme="minorHAnsi" w:cstheme="minorHAnsi"/>
          <w:sz w:val="20"/>
          <w:szCs w:val="20"/>
        </w:rPr>
        <w:t>višje sile takoj, najkasneje pa naslednji delovni dan, šteto od njenega nastanka</w:t>
      </w:r>
      <w:r w:rsidR="00352034">
        <w:rPr>
          <w:rFonts w:asciiTheme="minorHAnsi" w:hAnsiTheme="minorHAnsi" w:cstheme="minorHAnsi"/>
          <w:sz w:val="20"/>
          <w:szCs w:val="20"/>
        </w:rPr>
        <w:t>, p</w:t>
      </w:r>
      <w:r w:rsidR="005415A8">
        <w:rPr>
          <w:rFonts w:asciiTheme="minorHAnsi" w:hAnsiTheme="minorHAnsi"/>
          <w:sz w:val="20"/>
          <w:szCs w:val="20"/>
        </w:rPr>
        <w:t xml:space="preserve">rav tako je dolžna sopogodbenika obvestiti </w:t>
      </w:r>
      <w:r w:rsidRPr="00662557">
        <w:rPr>
          <w:rFonts w:asciiTheme="minorHAnsi" w:hAnsiTheme="minorHAnsi"/>
          <w:sz w:val="20"/>
          <w:szCs w:val="20"/>
        </w:rPr>
        <w:t>tudi o prenehanju višje sile</w:t>
      </w:r>
      <w:r w:rsidR="00352034">
        <w:rPr>
          <w:rFonts w:asciiTheme="minorHAnsi" w:hAnsiTheme="minorHAnsi"/>
          <w:sz w:val="20"/>
          <w:szCs w:val="20"/>
        </w:rPr>
        <w:t>.</w:t>
      </w:r>
      <w:r w:rsidRPr="00662557">
        <w:rPr>
          <w:rFonts w:asciiTheme="minorHAnsi" w:hAnsiTheme="minorHAnsi"/>
          <w:sz w:val="20"/>
          <w:szCs w:val="20"/>
        </w:rPr>
        <w:t xml:space="preserve"> </w:t>
      </w:r>
      <w:r w:rsidR="00352034">
        <w:rPr>
          <w:rFonts w:asciiTheme="minorHAnsi" w:hAnsiTheme="minorHAnsi"/>
          <w:sz w:val="20"/>
          <w:szCs w:val="20"/>
        </w:rPr>
        <w:t>P</w:t>
      </w:r>
      <w:r w:rsidRPr="00662557">
        <w:rPr>
          <w:rFonts w:asciiTheme="minorHAnsi" w:hAnsiTheme="minorHAnsi"/>
          <w:sz w:val="20"/>
          <w:szCs w:val="20"/>
        </w:rPr>
        <w:t xml:space="preserve">oleg tega </w:t>
      </w:r>
      <w:r w:rsidR="005415A8">
        <w:rPr>
          <w:rFonts w:asciiTheme="minorHAnsi" w:hAnsiTheme="minorHAnsi"/>
          <w:sz w:val="20"/>
          <w:szCs w:val="20"/>
        </w:rPr>
        <w:t>je dolžna</w:t>
      </w:r>
      <w:r w:rsidRPr="00662557">
        <w:rPr>
          <w:rFonts w:asciiTheme="minorHAnsi" w:hAnsiTheme="minorHAnsi"/>
          <w:sz w:val="20"/>
          <w:szCs w:val="20"/>
        </w:rPr>
        <w:t xml:space="preserve"> sopogodbeniku predložiti verodostojne dokaze o obstoju in trajanju višje sile najkasneje v </w:t>
      </w:r>
      <w:r w:rsidR="005415A8">
        <w:rPr>
          <w:rFonts w:asciiTheme="minorHAnsi" w:hAnsiTheme="minorHAnsi"/>
          <w:sz w:val="20"/>
          <w:szCs w:val="20"/>
        </w:rPr>
        <w:t xml:space="preserve">roku </w:t>
      </w:r>
      <w:r w:rsidRPr="00662557">
        <w:rPr>
          <w:rFonts w:asciiTheme="minorHAnsi" w:hAnsiTheme="minorHAnsi"/>
          <w:sz w:val="20"/>
          <w:szCs w:val="20"/>
        </w:rPr>
        <w:t xml:space="preserve">dveh </w:t>
      </w:r>
      <w:r w:rsidR="005415A8">
        <w:rPr>
          <w:rFonts w:asciiTheme="minorHAnsi" w:hAnsiTheme="minorHAnsi"/>
          <w:sz w:val="20"/>
          <w:szCs w:val="20"/>
        </w:rPr>
        <w:t xml:space="preserve">delovnih </w:t>
      </w:r>
      <w:r w:rsidR="005415A8" w:rsidRPr="00662557">
        <w:rPr>
          <w:rFonts w:asciiTheme="minorHAnsi" w:hAnsiTheme="minorHAnsi"/>
          <w:sz w:val="20"/>
          <w:szCs w:val="20"/>
        </w:rPr>
        <w:t>dn</w:t>
      </w:r>
      <w:r w:rsidR="005415A8">
        <w:rPr>
          <w:rFonts w:asciiTheme="minorHAnsi" w:hAnsiTheme="minorHAnsi"/>
          <w:sz w:val="20"/>
          <w:szCs w:val="20"/>
        </w:rPr>
        <w:t>i</w:t>
      </w:r>
      <w:r w:rsidR="005415A8" w:rsidRPr="00662557">
        <w:rPr>
          <w:rFonts w:asciiTheme="minorHAnsi" w:hAnsiTheme="minorHAnsi"/>
          <w:sz w:val="20"/>
          <w:szCs w:val="20"/>
        </w:rPr>
        <w:t xml:space="preserve"> </w:t>
      </w:r>
      <w:r w:rsidRPr="00662557">
        <w:rPr>
          <w:rFonts w:asciiTheme="minorHAnsi" w:hAnsiTheme="minorHAnsi"/>
          <w:sz w:val="20"/>
          <w:szCs w:val="20"/>
        </w:rPr>
        <w:t xml:space="preserve">po </w:t>
      </w:r>
      <w:r w:rsidR="005415A8">
        <w:rPr>
          <w:rFonts w:asciiTheme="minorHAnsi" w:hAnsiTheme="minorHAnsi"/>
          <w:sz w:val="20"/>
          <w:szCs w:val="20"/>
        </w:rPr>
        <w:t xml:space="preserve">njenem </w:t>
      </w:r>
      <w:r w:rsidRPr="00662557">
        <w:rPr>
          <w:rFonts w:asciiTheme="minorHAnsi" w:hAnsiTheme="minorHAnsi"/>
          <w:sz w:val="20"/>
          <w:szCs w:val="20"/>
        </w:rPr>
        <w:t>nastopu oz</w:t>
      </w:r>
      <w:r w:rsidR="00AE3FF4">
        <w:rPr>
          <w:rFonts w:asciiTheme="minorHAnsi" w:hAnsiTheme="minorHAnsi"/>
          <w:sz w:val="20"/>
          <w:szCs w:val="20"/>
        </w:rPr>
        <w:t>iroma</w:t>
      </w:r>
      <w:r w:rsidRPr="00662557">
        <w:rPr>
          <w:rFonts w:asciiTheme="minorHAnsi" w:hAnsiTheme="minorHAnsi"/>
          <w:sz w:val="20"/>
          <w:szCs w:val="20"/>
        </w:rPr>
        <w:t xml:space="preserve"> prenehanju.</w:t>
      </w:r>
    </w:p>
    <w:p w14:paraId="1B6E6B45"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5AA2D6A7" w14:textId="39383AF7" w:rsidR="00E74B40"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r w:rsidR="005415A8">
        <w:rPr>
          <w:rFonts w:asciiTheme="minorHAnsi" w:hAnsiTheme="minorHAnsi"/>
          <w:sz w:val="20"/>
          <w:szCs w:val="20"/>
        </w:rPr>
        <w:t xml:space="preserve"> in vpliva</w:t>
      </w:r>
      <w:r w:rsidRPr="00662557">
        <w:rPr>
          <w:rFonts w:asciiTheme="minorHAnsi" w:hAnsiTheme="minorHAnsi"/>
          <w:sz w:val="20"/>
          <w:szCs w:val="20"/>
        </w:rPr>
        <w:t>.</w:t>
      </w:r>
    </w:p>
    <w:p w14:paraId="723CE062" w14:textId="77777777" w:rsidR="00486EF7" w:rsidRPr="00662557" w:rsidRDefault="00486EF7" w:rsidP="00486EF7">
      <w:pPr>
        <w:pStyle w:val="Odstavekseznama"/>
        <w:rPr>
          <w:rFonts w:asciiTheme="minorHAnsi" w:hAnsiTheme="minorHAnsi"/>
          <w:sz w:val="20"/>
          <w:szCs w:val="20"/>
        </w:rPr>
      </w:pPr>
    </w:p>
    <w:p w14:paraId="7980F476" w14:textId="77777777" w:rsidR="00486EF7" w:rsidRPr="00662557" w:rsidRDefault="00486EF7" w:rsidP="00486EF7">
      <w:pPr>
        <w:spacing w:line="269" w:lineRule="auto"/>
        <w:rPr>
          <w:rFonts w:asciiTheme="minorHAnsi" w:hAnsiTheme="minorHAnsi"/>
          <w:sz w:val="20"/>
          <w:szCs w:val="20"/>
        </w:rPr>
      </w:pPr>
    </w:p>
    <w:p w14:paraId="5180F28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14:paraId="5AE5829B" w14:textId="77777777" w:rsidR="00FF524A" w:rsidRPr="00662557" w:rsidRDefault="00FF524A" w:rsidP="005F7416">
      <w:pPr>
        <w:spacing w:line="269" w:lineRule="auto"/>
        <w:rPr>
          <w:rFonts w:asciiTheme="minorHAnsi" w:hAnsiTheme="minorHAnsi"/>
          <w:b/>
          <w:sz w:val="20"/>
          <w:szCs w:val="20"/>
        </w:rPr>
      </w:pPr>
    </w:p>
    <w:p w14:paraId="31D0526B"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FF6B21B" w14:textId="77777777" w:rsidR="00FF524A" w:rsidRPr="00662557" w:rsidRDefault="00FF524A" w:rsidP="005F7416">
      <w:pPr>
        <w:spacing w:line="269" w:lineRule="auto"/>
        <w:rPr>
          <w:rFonts w:asciiTheme="minorHAnsi" w:hAnsiTheme="minorHAnsi"/>
          <w:sz w:val="20"/>
          <w:szCs w:val="20"/>
        </w:rPr>
      </w:pPr>
    </w:p>
    <w:p w14:paraId="561B8A7A" w14:textId="77777777"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662557" w:rsidRDefault="00FF524A" w:rsidP="005F7416">
      <w:pPr>
        <w:pStyle w:val="Odstavekseznama"/>
        <w:spacing w:line="269" w:lineRule="auto"/>
        <w:ind w:left="284"/>
        <w:rPr>
          <w:rFonts w:asciiTheme="minorHAnsi" w:hAnsiTheme="minorHAnsi"/>
          <w:iCs/>
          <w:sz w:val="20"/>
          <w:szCs w:val="20"/>
        </w:rPr>
      </w:pPr>
    </w:p>
    <w:p w14:paraId="7C6559C0" w14:textId="7B01F49B"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14:paraId="1511E076" w14:textId="09F5DDE9" w:rsidR="00D358EA" w:rsidRPr="00662557" w:rsidRDefault="00D358EA" w:rsidP="00D358EA">
      <w:pPr>
        <w:spacing w:line="269" w:lineRule="auto"/>
        <w:rPr>
          <w:rFonts w:asciiTheme="minorHAnsi" w:hAnsiTheme="minorHAnsi"/>
          <w:iCs/>
          <w:sz w:val="20"/>
          <w:szCs w:val="20"/>
        </w:rPr>
      </w:pPr>
    </w:p>
    <w:p w14:paraId="120652D7" w14:textId="141A9D3E"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lastRenderedPageBreak/>
        <w:t>Izvajalec se zavezuje, da brez izrecne pisne naročnikove privolitve ne bo objavljal</w:t>
      </w:r>
      <w:r w:rsidR="00455B22">
        <w:rPr>
          <w:rFonts w:asciiTheme="minorHAnsi" w:hAnsiTheme="minorHAnsi"/>
          <w:sz w:val="20"/>
          <w:szCs w:val="20"/>
        </w:rPr>
        <w:t>, razkrival</w:t>
      </w:r>
      <w:r w:rsidRPr="00662557">
        <w:rPr>
          <w:rFonts w:asciiTheme="minorHAnsi" w:hAnsiTheme="minorHAnsi"/>
          <w:sz w:val="20"/>
          <w:szCs w:val="20"/>
        </w:rPr>
        <w:t xml:space="preserve"> ali se okoriščal z naročnikovimi poslovnimi skrivnostmi ali</w:t>
      </w:r>
      <w:r w:rsidR="00C828B5">
        <w:rPr>
          <w:rFonts w:asciiTheme="minorHAnsi" w:hAnsiTheme="minorHAnsi"/>
          <w:sz w:val="20"/>
          <w:szCs w:val="20"/>
        </w:rPr>
        <w:t xml:space="preserve">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 xml:space="preserve">, do katerih je imel kot izvajalec dostop v času veljavnosti te pogodbe ali po tem, če so ti podatki </w:t>
      </w:r>
      <w:r w:rsidR="00455B22">
        <w:rPr>
          <w:rFonts w:asciiTheme="minorHAnsi" w:hAnsiTheme="minorHAnsi"/>
          <w:sz w:val="20"/>
          <w:szCs w:val="20"/>
        </w:rPr>
        <w:t xml:space="preserve">ustrezno </w:t>
      </w:r>
      <w:r w:rsidRPr="00662557">
        <w:rPr>
          <w:rFonts w:asciiTheme="minorHAnsi" w:hAnsiTheme="minorHAnsi"/>
          <w:sz w:val="20"/>
          <w:szCs w:val="20"/>
        </w:rPr>
        <w:t>označeni</w:t>
      </w:r>
      <w:r w:rsidR="00455B22">
        <w:rPr>
          <w:rFonts w:asciiTheme="minorHAnsi" w:hAnsiTheme="minorHAnsi"/>
          <w:sz w:val="20"/>
          <w:szCs w:val="20"/>
        </w:rPr>
        <w:t>, in sicer</w:t>
      </w:r>
      <w:r w:rsidRPr="00662557">
        <w:rPr>
          <w:rFonts w:asciiTheme="minorHAnsi" w:hAnsiTheme="minorHAnsi"/>
          <w:sz w:val="20"/>
          <w:szCs w:val="20"/>
        </w:rPr>
        <w:t xml:space="preserve"> z oznako </w:t>
      </w:r>
      <w:r w:rsidR="00DE3C20">
        <w:rPr>
          <w:rFonts w:asciiTheme="minorHAnsi" w:hAnsiTheme="minorHAnsi"/>
          <w:sz w:val="20"/>
          <w:szCs w:val="20"/>
        </w:rPr>
        <w:t xml:space="preserve">poslovna skrivnost ali </w:t>
      </w:r>
      <w:r w:rsidR="00455B22">
        <w:rPr>
          <w:rFonts w:asciiTheme="minorHAnsi" w:hAnsiTheme="minorHAnsi"/>
          <w:sz w:val="20"/>
          <w:szCs w:val="20"/>
        </w:rPr>
        <w:t>»</w:t>
      </w:r>
      <w:r w:rsidR="00FA2738" w:rsidRPr="00662557">
        <w:rPr>
          <w:rFonts w:asciiTheme="minorHAnsi" w:hAnsiTheme="minorHAnsi"/>
          <w:sz w:val="20"/>
          <w:szCs w:val="20"/>
        </w:rPr>
        <w:t>notranji</w:t>
      </w:r>
      <w:r w:rsidRPr="00662557">
        <w:rPr>
          <w:rFonts w:asciiTheme="minorHAnsi" w:hAnsiTheme="minorHAnsi"/>
          <w:sz w:val="20"/>
          <w:szCs w:val="20"/>
        </w:rPr>
        <w:t xml:space="preserve"> </w:t>
      </w:r>
      <w:r w:rsidR="00455B22">
        <w:rPr>
          <w:rFonts w:asciiTheme="minorHAnsi" w:hAnsiTheme="minorHAnsi"/>
          <w:sz w:val="20"/>
          <w:szCs w:val="20"/>
        </w:rPr>
        <w:t xml:space="preserve">podatki« </w:t>
      </w:r>
      <w:r w:rsidRPr="00662557">
        <w:rPr>
          <w:rFonts w:asciiTheme="minorHAnsi" w:hAnsiTheme="minorHAnsi"/>
          <w:sz w:val="20"/>
          <w:szCs w:val="20"/>
        </w:rPr>
        <w:t>oz</w:t>
      </w:r>
      <w:r w:rsidR="00AE3FF4">
        <w:rPr>
          <w:rFonts w:asciiTheme="minorHAnsi" w:hAnsiTheme="minorHAnsi"/>
          <w:sz w:val="20"/>
          <w:szCs w:val="20"/>
        </w:rPr>
        <w:t>iroma</w:t>
      </w:r>
      <w:r w:rsidRPr="00662557">
        <w:rPr>
          <w:rFonts w:asciiTheme="minorHAnsi" w:hAnsiTheme="minorHAnsi"/>
          <w:sz w:val="20"/>
          <w:szCs w:val="20"/>
        </w:rPr>
        <w:t xml:space="preserve"> </w:t>
      </w:r>
      <w:r w:rsidR="00455B22">
        <w:rPr>
          <w:rFonts w:asciiTheme="minorHAnsi" w:hAnsiTheme="minorHAnsi"/>
          <w:sz w:val="20"/>
          <w:szCs w:val="20"/>
        </w:rPr>
        <w:t>»</w:t>
      </w:r>
      <w:r w:rsidR="00FA2738" w:rsidRPr="00662557">
        <w:rPr>
          <w:rFonts w:asciiTheme="minorHAnsi" w:hAnsiTheme="minorHAnsi"/>
          <w:sz w:val="20"/>
          <w:szCs w:val="20"/>
        </w:rPr>
        <w:t>varovani podatk</w:t>
      </w:r>
      <w:r w:rsidR="00455B22">
        <w:rPr>
          <w:rFonts w:asciiTheme="minorHAnsi" w:hAnsiTheme="minorHAnsi"/>
          <w:sz w:val="20"/>
          <w:szCs w:val="20"/>
        </w:rPr>
        <w:t>i«</w:t>
      </w:r>
      <w:r w:rsidRPr="00662557">
        <w:rPr>
          <w:rFonts w:asciiTheme="minorHAnsi" w:hAnsiTheme="minorHAnsi"/>
          <w:sz w:val="20"/>
          <w:szCs w:val="20"/>
        </w:rPr>
        <w:t xml:space="preserve">. </w:t>
      </w:r>
    </w:p>
    <w:p w14:paraId="62FD7FCB" w14:textId="77777777" w:rsidR="00CD4ECF" w:rsidRPr="00662557" w:rsidRDefault="00CD4ECF" w:rsidP="005F7416">
      <w:pPr>
        <w:pStyle w:val="Odstavekseznama"/>
        <w:spacing w:line="269" w:lineRule="auto"/>
        <w:rPr>
          <w:rFonts w:asciiTheme="minorHAnsi" w:hAnsiTheme="minorHAnsi"/>
          <w:sz w:val="20"/>
          <w:szCs w:val="20"/>
        </w:rPr>
      </w:pPr>
    </w:p>
    <w:p w14:paraId="56AFE306" w14:textId="46315EF6" w:rsidR="00CD4ECF" w:rsidRPr="00662557" w:rsidRDefault="00CD4ECF"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767CBE89" w14:textId="17F3C98E" w:rsidR="00CD4ECF" w:rsidRDefault="00CD4ECF" w:rsidP="005F7416">
      <w:pPr>
        <w:pStyle w:val="Odstavekseznama"/>
        <w:spacing w:line="269" w:lineRule="auto"/>
        <w:rPr>
          <w:rFonts w:asciiTheme="minorHAnsi" w:hAnsiTheme="minorHAnsi" w:cstheme="minorHAnsi"/>
          <w:iCs/>
          <w:sz w:val="20"/>
          <w:szCs w:val="20"/>
        </w:rPr>
      </w:pPr>
    </w:p>
    <w:p w14:paraId="569E28D3" w14:textId="08595E24" w:rsidR="008C71A7" w:rsidRPr="00662557" w:rsidRDefault="008C71A7"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Pogodbeni stranki se dogovorita, da bosta medsebojne obveznosti v zvezi z varovanjem zaupnosti dodatno uredili v Sporazumu o nerazkritju informacij.</w:t>
      </w:r>
    </w:p>
    <w:p w14:paraId="7E881A48" w14:textId="77777777" w:rsidR="008C71A7" w:rsidRPr="00662557" w:rsidRDefault="008C71A7" w:rsidP="005F7416">
      <w:pPr>
        <w:pStyle w:val="Odstavekseznama"/>
        <w:spacing w:line="269" w:lineRule="auto"/>
        <w:rPr>
          <w:rFonts w:asciiTheme="minorHAnsi" w:hAnsiTheme="minorHAnsi" w:cstheme="minorHAnsi"/>
          <w:iCs/>
          <w:sz w:val="20"/>
          <w:szCs w:val="20"/>
        </w:rPr>
      </w:pPr>
    </w:p>
    <w:p w14:paraId="0F5DA2FF" w14:textId="37EF029D"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w:t>
      </w:r>
      <w:r w:rsidRPr="0031119A">
        <w:rPr>
          <w:rFonts w:asciiTheme="minorHAnsi" w:eastAsiaTheme="minorHAnsi" w:hAnsiTheme="minorHAnsi" w:cstheme="minorHAnsi"/>
          <w:noProof w:val="0"/>
          <w:sz w:val="20"/>
          <w:szCs w:val="20"/>
          <w:lang w:eastAsia="en-US"/>
        </w:rPr>
        <w:t xml:space="preserve">od </w:t>
      </w:r>
      <w:r w:rsidR="0077317C" w:rsidRPr="0031119A">
        <w:rPr>
          <w:rFonts w:asciiTheme="minorHAnsi" w:eastAsiaTheme="minorHAnsi" w:hAnsiTheme="minorHAnsi" w:cstheme="minorHAnsi"/>
          <w:noProof w:val="0"/>
          <w:sz w:val="20"/>
          <w:szCs w:val="20"/>
          <w:lang w:eastAsia="en-US"/>
        </w:rPr>
        <w:t>26</w:t>
      </w:r>
      <w:r w:rsidRPr="0031119A">
        <w:rPr>
          <w:rFonts w:asciiTheme="minorHAnsi" w:eastAsiaTheme="minorHAnsi" w:hAnsiTheme="minorHAnsi" w:cstheme="minorHAnsi"/>
          <w:noProof w:val="0"/>
          <w:sz w:val="20"/>
          <w:szCs w:val="20"/>
          <w:lang w:eastAsia="en-US"/>
        </w:rPr>
        <w:t xml:space="preserve">. do </w:t>
      </w:r>
      <w:r w:rsidR="0077317C" w:rsidRPr="0031119A">
        <w:rPr>
          <w:rFonts w:asciiTheme="minorHAnsi" w:eastAsiaTheme="minorHAnsi" w:hAnsiTheme="minorHAnsi" w:cstheme="minorHAnsi"/>
          <w:noProof w:val="0"/>
          <w:sz w:val="20"/>
          <w:szCs w:val="20"/>
          <w:lang w:eastAsia="en-US"/>
        </w:rPr>
        <w:t>30</w:t>
      </w:r>
      <w:r w:rsidRPr="0031119A">
        <w:rPr>
          <w:rFonts w:asciiTheme="minorHAnsi" w:eastAsiaTheme="minorHAnsi" w:hAnsiTheme="minorHAnsi" w:cstheme="minorHAnsi"/>
          <w:noProof w:val="0"/>
          <w:sz w:val="20"/>
          <w:szCs w:val="20"/>
          <w:lang w:eastAsia="en-US"/>
        </w:rPr>
        <w:t>. te pogodbe</w:t>
      </w:r>
      <w:r w:rsidRPr="00662557">
        <w:rPr>
          <w:rFonts w:asciiTheme="minorHAnsi" w:eastAsiaTheme="minorHAnsi" w:hAnsiTheme="minorHAnsi" w:cstheme="minorHAnsi"/>
          <w:noProof w:val="0"/>
          <w:sz w:val="20"/>
          <w:szCs w:val="20"/>
          <w:lang w:eastAsia="en-US"/>
        </w:rPr>
        <w:t xml:space="preserve">,  z vsebino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14:paraId="1642CCA8" w14:textId="77777777" w:rsidR="00576006" w:rsidRPr="00662557" w:rsidRDefault="00576006" w:rsidP="005F7416">
      <w:pPr>
        <w:pStyle w:val="Odstavekseznama"/>
        <w:spacing w:line="269" w:lineRule="auto"/>
        <w:rPr>
          <w:rFonts w:asciiTheme="minorHAnsi" w:hAnsiTheme="minorHAnsi" w:cstheme="minorHAnsi"/>
          <w:iCs/>
          <w:sz w:val="20"/>
          <w:szCs w:val="20"/>
        </w:rPr>
      </w:pPr>
    </w:p>
    <w:p w14:paraId="1BB20F77" w14:textId="77777777"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14:paraId="1908182F" w14:textId="77777777"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14:paraId="66946F48"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14:paraId="677DFD70"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c) če gre za podatke, ki so postali dostopni pred sklenitvijo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7709B2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d) če gre za podatke, ki jih je izvajalec pridobil neodvisno od naročnika in ne izhajajo iz kateregakoli podatka, zaupanega po sklenitvi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5FE50A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14:paraId="686A3804"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662557" w:rsidRDefault="007178B4" w:rsidP="005F7416">
      <w:pPr>
        <w:spacing w:line="269" w:lineRule="auto"/>
        <w:rPr>
          <w:rFonts w:asciiTheme="minorHAnsi" w:hAnsiTheme="minorHAnsi"/>
          <w:iCs/>
          <w:sz w:val="20"/>
          <w:szCs w:val="20"/>
        </w:rPr>
      </w:pPr>
    </w:p>
    <w:p w14:paraId="0776EEB4" w14:textId="4224E01D" w:rsidR="007178B4" w:rsidRPr="00662557" w:rsidRDefault="007178B4"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78FC19C2" w14:textId="1CC74A4C" w:rsidR="007178B4" w:rsidRPr="00662557" w:rsidRDefault="007178B4" w:rsidP="005F7416">
      <w:pPr>
        <w:pStyle w:val="Odstavekseznama"/>
        <w:spacing w:line="269" w:lineRule="auto"/>
        <w:rPr>
          <w:rFonts w:asciiTheme="minorHAnsi" w:hAnsiTheme="minorHAnsi"/>
          <w:sz w:val="20"/>
          <w:szCs w:val="20"/>
        </w:rPr>
      </w:pPr>
    </w:p>
    <w:p w14:paraId="0870547E" w14:textId="069C7677" w:rsidR="00F7042B" w:rsidRPr="00F7042B" w:rsidRDefault="00F7042B" w:rsidP="00F7042B">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t>Ta člen izvajalcu ne daje nobenega dovoljenja ali pravice, povezane s pravicami intelektualne lastnine naročnika, razen pravice kopiranja podatkov izključno za namen izpolnjevanja predmeta pogodbe.</w:t>
      </w:r>
    </w:p>
    <w:p w14:paraId="5CBCFEB1" w14:textId="77777777" w:rsidR="00F7042B" w:rsidRPr="00F7042B" w:rsidRDefault="00F7042B" w:rsidP="00F7042B">
      <w:pPr>
        <w:pStyle w:val="Odstavekseznama"/>
        <w:rPr>
          <w:rFonts w:asciiTheme="minorHAnsi" w:hAnsiTheme="minorHAnsi"/>
          <w:sz w:val="20"/>
          <w:szCs w:val="20"/>
        </w:rPr>
      </w:pPr>
    </w:p>
    <w:p w14:paraId="5AB5E6E2" w14:textId="7C31A209" w:rsidR="00683EAD" w:rsidRPr="00662557" w:rsidRDefault="00FF524A" w:rsidP="00F7042B">
      <w:pPr>
        <w:pStyle w:val="Odstavekseznama"/>
        <w:numPr>
          <w:ilvl w:val="0"/>
          <w:numId w:val="20"/>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w:t>
      </w:r>
      <w:r w:rsidR="00455B22">
        <w:rPr>
          <w:rFonts w:asciiTheme="minorHAnsi" w:hAnsiTheme="minorHAnsi"/>
          <w:sz w:val="20"/>
          <w:szCs w:val="20"/>
        </w:rPr>
        <w:t>, razkritja</w:t>
      </w:r>
      <w:r w:rsidRPr="00662557">
        <w:rPr>
          <w:rFonts w:asciiTheme="minorHAnsi" w:hAnsiTheme="minorHAnsi"/>
          <w:sz w:val="20"/>
          <w:szCs w:val="20"/>
        </w:rPr>
        <w:t xml:space="preserve"> ali okoriščanja z naročnikovimi poslovnimi skrivnostmi ali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w:t>
      </w:r>
    </w:p>
    <w:p w14:paraId="0947E3F5" w14:textId="092F57B8" w:rsidR="00683EAD" w:rsidRPr="00662557" w:rsidRDefault="00683EAD" w:rsidP="005F7416">
      <w:pPr>
        <w:pStyle w:val="Odstavekseznama"/>
        <w:spacing w:line="269" w:lineRule="auto"/>
        <w:rPr>
          <w:rFonts w:asciiTheme="minorHAnsi" w:hAnsiTheme="minorHAnsi"/>
          <w:sz w:val="20"/>
          <w:szCs w:val="20"/>
        </w:rPr>
      </w:pPr>
    </w:p>
    <w:p w14:paraId="6CDC6D31" w14:textId="77777777" w:rsidR="006B7227" w:rsidRDefault="006B7227" w:rsidP="006B7227">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lastRenderedPageBreak/>
        <w:t xml:space="preserve">Pogodbeni </w:t>
      </w:r>
      <w:r>
        <w:rPr>
          <w:rFonts w:asciiTheme="minorHAnsi" w:hAnsiTheme="minorHAnsi" w:cstheme="minorHAnsi"/>
          <w:iCs/>
          <w:sz w:val="20"/>
          <w:szCs w:val="20"/>
        </w:rPr>
        <w:t>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6A111CCC" w14:textId="77777777" w:rsidR="001B0CE2" w:rsidRPr="001B0CE2" w:rsidRDefault="001B0CE2" w:rsidP="001B0CE2">
      <w:pPr>
        <w:pStyle w:val="Odstavekseznama"/>
        <w:rPr>
          <w:rFonts w:asciiTheme="minorHAnsi" w:hAnsiTheme="minorHAnsi" w:cstheme="minorHAnsi"/>
          <w:iCs/>
          <w:sz w:val="20"/>
          <w:szCs w:val="20"/>
        </w:rPr>
      </w:pPr>
    </w:p>
    <w:p w14:paraId="426EA3DD" w14:textId="0037452B" w:rsidR="001B0CE2" w:rsidRPr="001B0CE2" w:rsidRDefault="001B0CE2" w:rsidP="001B0CE2">
      <w:pPr>
        <w:pStyle w:val="Odstavekseznama"/>
        <w:numPr>
          <w:ilvl w:val="0"/>
          <w:numId w:val="20"/>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55435C30" w:rsidR="00FF524A" w:rsidRPr="00662557" w:rsidRDefault="00FF524A" w:rsidP="005F7416">
      <w:pPr>
        <w:spacing w:line="269" w:lineRule="auto"/>
        <w:rPr>
          <w:rFonts w:asciiTheme="minorHAnsi" w:hAnsiTheme="minorHAnsi"/>
          <w:b/>
          <w:sz w:val="20"/>
          <w:szCs w:val="20"/>
        </w:rPr>
      </w:pPr>
    </w:p>
    <w:p w14:paraId="29B1D00C" w14:textId="77777777" w:rsidR="00905004" w:rsidRPr="00662557" w:rsidRDefault="00905004" w:rsidP="005F7416">
      <w:pPr>
        <w:spacing w:line="269" w:lineRule="auto"/>
        <w:rPr>
          <w:rFonts w:asciiTheme="minorHAnsi" w:hAnsiTheme="minorHAnsi"/>
          <w:b/>
          <w:sz w:val="20"/>
          <w:szCs w:val="20"/>
        </w:rPr>
      </w:pPr>
    </w:p>
    <w:p w14:paraId="06B2A4BB" w14:textId="3EEDE3DD"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14:paraId="70BADCE2" w14:textId="77777777" w:rsidR="00905004" w:rsidRPr="00662557" w:rsidRDefault="00905004" w:rsidP="005F7416">
      <w:pPr>
        <w:spacing w:line="269" w:lineRule="auto"/>
        <w:rPr>
          <w:rFonts w:asciiTheme="minorHAnsi" w:hAnsiTheme="minorHAnsi"/>
          <w:b/>
          <w:sz w:val="20"/>
          <w:szCs w:val="20"/>
        </w:rPr>
      </w:pPr>
    </w:p>
    <w:p w14:paraId="4BB8AB35" w14:textId="77777777"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5A58AB8" w14:textId="77777777" w:rsidR="00905004" w:rsidRPr="00662557" w:rsidRDefault="00905004" w:rsidP="005F7416">
      <w:pPr>
        <w:spacing w:line="269" w:lineRule="auto"/>
        <w:rPr>
          <w:rFonts w:ascii="Helv" w:eastAsiaTheme="minorHAnsi" w:hAnsi="Helv" w:cs="Helv"/>
          <w:noProof w:val="0"/>
          <w:color w:val="000000"/>
          <w:sz w:val="20"/>
          <w:szCs w:val="20"/>
          <w:lang w:eastAsia="en-US"/>
        </w:rPr>
      </w:pPr>
    </w:p>
    <w:p w14:paraId="136F9C91" w14:textId="2D709335"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r w:rsidR="005675F4" w:rsidRPr="005675F4">
        <w:rPr>
          <w:rFonts w:asciiTheme="minorHAnsi" w:eastAsiaTheme="minorHAnsi" w:hAnsiTheme="minorHAnsi" w:cstheme="minorHAnsi"/>
          <w:bCs/>
          <w:noProof w:val="0"/>
          <w:sz w:val="20"/>
          <w:szCs w:val="20"/>
          <w:lang w:eastAsia="en-US"/>
        </w:rPr>
        <w:t xml:space="preserve"> </w:t>
      </w:r>
      <w:r w:rsidR="005675F4"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250404AD" w14:textId="77777777" w:rsidR="002F7629" w:rsidRPr="00662557" w:rsidRDefault="002F7629" w:rsidP="005F7416">
      <w:pPr>
        <w:spacing w:line="269" w:lineRule="auto"/>
        <w:rPr>
          <w:rFonts w:asciiTheme="minorHAnsi" w:hAnsiTheme="minorHAnsi" w:cstheme="minorHAnsi"/>
          <w:b/>
          <w:sz w:val="20"/>
          <w:szCs w:val="20"/>
        </w:rPr>
      </w:pPr>
    </w:p>
    <w:p w14:paraId="05F1C718" w14:textId="091910A9"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DEB8D30" w14:textId="77777777" w:rsidR="00905004" w:rsidRPr="00662557" w:rsidRDefault="00905004" w:rsidP="005F7416">
      <w:pPr>
        <w:autoSpaceDE w:val="0"/>
        <w:autoSpaceDN w:val="0"/>
        <w:adjustRightInd w:val="0"/>
        <w:spacing w:line="269" w:lineRule="auto"/>
        <w:rPr>
          <w:rFonts w:asciiTheme="minorHAnsi" w:hAnsiTheme="minorHAnsi"/>
          <w:iCs/>
          <w:sz w:val="20"/>
          <w:szCs w:val="20"/>
        </w:rPr>
      </w:pPr>
    </w:p>
    <w:p w14:paraId="2557A9BA" w14:textId="67735B19" w:rsidR="00E60885" w:rsidRPr="00662557" w:rsidRDefault="00484F9C" w:rsidP="00F7042B">
      <w:pPr>
        <w:pStyle w:val="Odstavekseznama"/>
        <w:numPr>
          <w:ilvl w:val="0"/>
          <w:numId w:val="30"/>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19EFF46F"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14:paraId="2394E3BA" w14:textId="6572DAC1"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14:paraId="023EFE1A" w14:textId="77777777" w:rsidR="00576006" w:rsidRPr="00662557" w:rsidRDefault="00576006" w:rsidP="005F7416">
      <w:pPr>
        <w:spacing w:line="269" w:lineRule="auto"/>
        <w:rPr>
          <w:rFonts w:asciiTheme="minorHAnsi" w:hAnsiTheme="minorHAnsi"/>
          <w:sz w:val="20"/>
          <w:szCs w:val="20"/>
        </w:rPr>
      </w:pPr>
    </w:p>
    <w:p w14:paraId="21F111C4" w14:textId="77777777" w:rsidR="00E60885" w:rsidRPr="00662557" w:rsidRDefault="00E60885" w:rsidP="00F7042B">
      <w:pPr>
        <w:pStyle w:val="Odstavekseznama"/>
        <w:numPr>
          <w:ilvl w:val="0"/>
          <w:numId w:val="3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384352B6"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14:paraId="09C8E70A"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14:paraId="0B9D4B9E" w14:textId="17FFD942" w:rsidR="00905004" w:rsidRPr="00662557" w:rsidRDefault="00905004" w:rsidP="005F7416">
      <w:pPr>
        <w:spacing w:line="269" w:lineRule="auto"/>
        <w:rPr>
          <w:rFonts w:asciiTheme="minorHAnsi" w:hAnsiTheme="minorHAnsi"/>
          <w:sz w:val="20"/>
          <w:szCs w:val="20"/>
        </w:rPr>
      </w:pPr>
    </w:p>
    <w:p w14:paraId="6D702EDF" w14:textId="133F1312" w:rsidR="00DF146E" w:rsidRPr="00662557" w:rsidRDefault="00DF146E"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5CB58A0" w14:textId="77777777" w:rsidR="00DF146E" w:rsidRPr="00662557" w:rsidRDefault="00DF146E" w:rsidP="005F7416">
      <w:pPr>
        <w:pStyle w:val="Odstavekseznama"/>
        <w:spacing w:line="269" w:lineRule="auto"/>
        <w:ind w:left="426"/>
        <w:rPr>
          <w:rFonts w:asciiTheme="minorHAnsi" w:hAnsiTheme="minorHAnsi"/>
          <w:sz w:val="20"/>
          <w:szCs w:val="20"/>
        </w:rPr>
      </w:pPr>
    </w:p>
    <w:p w14:paraId="4518A888" w14:textId="1B4CEE1B"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662557" w:rsidRDefault="00DF146E" w:rsidP="005F7416">
      <w:pPr>
        <w:pStyle w:val="Odstavekseznama"/>
        <w:spacing w:line="269" w:lineRule="auto"/>
        <w:ind w:left="284"/>
        <w:rPr>
          <w:rFonts w:asciiTheme="minorHAnsi" w:hAnsiTheme="minorHAnsi" w:cstheme="minorHAnsi"/>
          <w:sz w:val="20"/>
          <w:szCs w:val="20"/>
        </w:rPr>
      </w:pPr>
    </w:p>
    <w:p w14:paraId="4866BC96" w14:textId="218F8192"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o varstvu osebnih podatkov</w:t>
      </w:r>
      <w:r w:rsidR="005675F4">
        <w:rPr>
          <w:rFonts w:asciiTheme="minorHAnsi" w:eastAsiaTheme="minorHAnsi" w:hAnsiTheme="minorHAnsi" w:cstheme="minorHAnsi"/>
          <w:noProof w:val="0"/>
          <w:color w:val="000000"/>
          <w:sz w:val="20"/>
          <w:szCs w:val="20"/>
          <w:lang w:eastAsia="en-US"/>
        </w:rPr>
        <w:t xml:space="preserve"> </w:t>
      </w:r>
      <w:r w:rsidR="005675F4" w:rsidRPr="003B2C94">
        <w:rPr>
          <w:rFonts w:asciiTheme="minorHAnsi" w:eastAsiaTheme="minorHAnsi" w:hAnsiTheme="minorHAnsi" w:cstheme="minorHAnsi"/>
          <w:noProof w:val="0"/>
          <w:color w:val="000000"/>
          <w:sz w:val="20"/>
          <w:szCs w:val="20"/>
          <w:lang w:eastAsia="en-US"/>
        </w:rPr>
        <w:t>in veljavno zakonodajo</w:t>
      </w:r>
      <w:r w:rsidRPr="00662557">
        <w:rPr>
          <w:rFonts w:asciiTheme="minorHAnsi" w:eastAsiaTheme="minorHAnsi" w:hAnsiTheme="minorHAnsi" w:cstheme="minorHAnsi"/>
          <w:noProof w:val="0"/>
          <w:color w:val="000000"/>
          <w:sz w:val="20"/>
          <w:szCs w:val="20"/>
          <w:lang w:eastAsia="en-US"/>
        </w:rPr>
        <w:t>.</w:t>
      </w:r>
    </w:p>
    <w:p w14:paraId="506FCD1E" w14:textId="77777777" w:rsidR="003C7C28" w:rsidRPr="00662557" w:rsidRDefault="003C7C28" w:rsidP="005F7416">
      <w:pPr>
        <w:pStyle w:val="Odstavekseznama"/>
        <w:spacing w:line="269" w:lineRule="auto"/>
        <w:rPr>
          <w:rFonts w:asciiTheme="minorHAnsi" w:hAnsiTheme="minorHAnsi" w:cstheme="minorHAnsi"/>
          <w:sz w:val="20"/>
          <w:szCs w:val="20"/>
        </w:rPr>
      </w:pPr>
    </w:p>
    <w:p w14:paraId="68392738" w14:textId="6182D5A3"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662557" w:rsidRDefault="003C7C28" w:rsidP="005F7416">
      <w:pPr>
        <w:pStyle w:val="Odstavekseznama"/>
        <w:spacing w:line="269" w:lineRule="auto"/>
        <w:rPr>
          <w:rFonts w:asciiTheme="minorHAnsi" w:hAnsiTheme="minorHAnsi" w:cstheme="minorHAnsi"/>
          <w:sz w:val="20"/>
          <w:szCs w:val="20"/>
        </w:rPr>
      </w:pPr>
    </w:p>
    <w:p w14:paraId="734AB071" w14:textId="36C4FF7E"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662557" w:rsidRDefault="00E74B40" w:rsidP="00E74B40">
      <w:pPr>
        <w:spacing w:line="269" w:lineRule="auto"/>
        <w:rPr>
          <w:rFonts w:asciiTheme="minorHAnsi" w:hAnsiTheme="minorHAnsi" w:cstheme="minorHAnsi"/>
          <w:sz w:val="20"/>
          <w:szCs w:val="20"/>
        </w:rPr>
      </w:pPr>
    </w:p>
    <w:p w14:paraId="0F0E6A71" w14:textId="46F55D44"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 xml:space="preserve">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6C30361F" w14:textId="51AD8AA6"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w:t>
      </w:r>
      <w:r w:rsidR="00F53797">
        <w:rPr>
          <w:rFonts w:asciiTheme="minorHAnsi" w:eastAsiaTheme="minorHAnsi" w:hAnsiTheme="minorHAnsi" w:cstheme="minorHAnsi"/>
          <w:noProof w:val="0"/>
          <w:color w:val="000000"/>
          <w:sz w:val="20"/>
          <w:szCs w:val="20"/>
          <w:lang w:eastAsia="en-US"/>
        </w:rPr>
        <w:t xml:space="preserve"> ravnanja z osebnimi podatki (t</w:t>
      </w:r>
      <w:r w:rsidRPr="00662557">
        <w:rPr>
          <w:rFonts w:asciiTheme="minorHAnsi" w:eastAsiaTheme="minorHAnsi" w:hAnsiTheme="minorHAnsi" w:cstheme="minorHAnsi"/>
          <w:noProof w:val="0"/>
          <w:color w:val="000000"/>
          <w:sz w:val="20"/>
          <w:szCs w:val="20"/>
          <w:lang w:eastAsia="en-US"/>
        </w:rPr>
        <w:t>j. izbris ali vračilo ter uničenje kopij).</w:t>
      </w:r>
    </w:p>
    <w:p w14:paraId="2E5B5138" w14:textId="77777777" w:rsidR="0085005A" w:rsidRPr="00662557" w:rsidRDefault="0085005A" w:rsidP="005F7416">
      <w:pPr>
        <w:pStyle w:val="Odstavekseznama"/>
        <w:spacing w:line="269" w:lineRule="auto"/>
        <w:rPr>
          <w:rFonts w:asciiTheme="minorHAnsi" w:hAnsiTheme="minorHAnsi" w:cstheme="minorHAnsi"/>
          <w:sz w:val="20"/>
          <w:szCs w:val="20"/>
        </w:rPr>
      </w:pPr>
    </w:p>
    <w:p w14:paraId="6A8D8B0E" w14:textId="38609490" w:rsidR="003C7C28" w:rsidRPr="00662557" w:rsidRDefault="0085005A"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06C0F51E" w14:textId="77777777" w:rsidR="00DA3397" w:rsidRPr="00662557" w:rsidRDefault="00DA3397" w:rsidP="005F7416">
      <w:pPr>
        <w:spacing w:line="269" w:lineRule="auto"/>
        <w:rPr>
          <w:rFonts w:asciiTheme="minorHAnsi" w:hAnsiTheme="minorHAnsi" w:cstheme="minorHAnsi"/>
          <w:sz w:val="20"/>
          <w:szCs w:val="20"/>
        </w:rPr>
      </w:pPr>
    </w:p>
    <w:p w14:paraId="22CB5396" w14:textId="77777777" w:rsidR="00856A48" w:rsidRPr="00662557" w:rsidRDefault="00856A48"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D525D82" w14:textId="77777777" w:rsidR="00856A48" w:rsidRPr="00662557" w:rsidRDefault="00856A48" w:rsidP="005F7416">
      <w:pPr>
        <w:autoSpaceDE w:val="0"/>
        <w:autoSpaceDN w:val="0"/>
        <w:adjustRightInd w:val="0"/>
        <w:spacing w:line="269" w:lineRule="auto"/>
        <w:rPr>
          <w:rFonts w:asciiTheme="minorHAnsi" w:hAnsiTheme="minorHAnsi"/>
          <w:iCs/>
          <w:sz w:val="20"/>
          <w:szCs w:val="20"/>
        </w:rPr>
      </w:pPr>
    </w:p>
    <w:p w14:paraId="5023077A" w14:textId="6A373F07" w:rsidR="00DF146E"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662557" w:rsidRDefault="00856A48" w:rsidP="005F7416">
      <w:pPr>
        <w:pStyle w:val="Odstavekseznama"/>
        <w:spacing w:line="269" w:lineRule="auto"/>
        <w:ind w:left="284"/>
        <w:rPr>
          <w:rFonts w:asciiTheme="minorHAnsi" w:hAnsiTheme="minorHAnsi" w:cstheme="minorHAnsi"/>
          <w:sz w:val="20"/>
          <w:szCs w:val="20"/>
        </w:rPr>
      </w:pPr>
    </w:p>
    <w:p w14:paraId="17B2CEB3" w14:textId="77777777"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1DDB1617" w14:textId="19101F4D"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14:paraId="409BADA9" w14:textId="2EDE03D7"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14:paraId="16460D13" w14:textId="05386A40"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14:paraId="056231E8" w14:textId="03FA06F1" w:rsidR="007869F4" w:rsidRPr="00662557" w:rsidRDefault="00373456"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lastRenderedPageBreak/>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29E8F9C9" w14:textId="4E6E15C8" w:rsidR="00CC71E5" w:rsidRPr="00662557" w:rsidRDefault="00CC71E5" w:rsidP="00CC71E5">
      <w:pPr>
        <w:spacing w:line="269" w:lineRule="auto"/>
        <w:rPr>
          <w:rFonts w:asciiTheme="minorHAnsi" w:hAnsiTheme="minorHAnsi" w:cstheme="minorHAnsi"/>
          <w:sz w:val="20"/>
          <w:szCs w:val="20"/>
        </w:rPr>
      </w:pPr>
    </w:p>
    <w:p w14:paraId="704670F2" w14:textId="77777777" w:rsidR="00CC71E5" w:rsidRPr="00662557" w:rsidRDefault="00CC71E5" w:rsidP="00CC71E5">
      <w:pPr>
        <w:spacing w:line="269" w:lineRule="auto"/>
        <w:rPr>
          <w:rFonts w:asciiTheme="minorHAnsi" w:hAnsiTheme="minorHAnsi" w:cstheme="minorHAnsi"/>
          <w:sz w:val="20"/>
          <w:szCs w:val="20"/>
        </w:rPr>
      </w:pPr>
    </w:p>
    <w:p w14:paraId="2380ED77" w14:textId="4EA0AEE4"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KAZEN</w:t>
      </w:r>
    </w:p>
    <w:p w14:paraId="2422BD6F" w14:textId="77777777" w:rsidR="00FF524A" w:rsidRPr="00662557" w:rsidRDefault="00FF524A" w:rsidP="005F7416">
      <w:pPr>
        <w:spacing w:line="269" w:lineRule="auto"/>
        <w:rPr>
          <w:rFonts w:asciiTheme="minorHAnsi" w:hAnsiTheme="minorHAnsi"/>
          <w:b/>
          <w:sz w:val="20"/>
          <w:szCs w:val="20"/>
        </w:rPr>
      </w:pPr>
    </w:p>
    <w:p w14:paraId="63C9FE93"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7383088" w14:textId="77777777" w:rsidR="00FF524A" w:rsidRPr="00662557" w:rsidRDefault="00FF524A" w:rsidP="005F7416">
      <w:pPr>
        <w:spacing w:line="269" w:lineRule="auto"/>
        <w:rPr>
          <w:rFonts w:asciiTheme="minorHAnsi" w:hAnsiTheme="minorHAnsi"/>
          <w:sz w:val="20"/>
          <w:szCs w:val="20"/>
        </w:rPr>
      </w:pPr>
    </w:p>
    <w:p w14:paraId="21AAB729" w14:textId="1ADF194C"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r w:rsidR="005675F4" w:rsidRPr="005675F4">
        <w:rPr>
          <w:rFonts w:asciiTheme="minorHAnsi" w:hAnsiTheme="minorHAnsi" w:cstheme="minorHAnsi"/>
          <w:noProof w:val="0"/>
          <w:sz w:val="20"/>
          <w:szCs w:val="20"/>
        </w:rPr>
        <w:t xml:space="preserve"> </w:t>
      </w:r>
      <w:r w:rsidR="00A171A0">
        <w:rPr>
          <w:rFonts w:asciiTheme="minorHAnsi" w:hAnsiTheme="minorHAnsi" w:cstheme="minorHAnsi"/>
          <w:noProof w:val="0"/>
          <w:sz w:val="20"/>
          <w:szCs w:val="20"/>
        </w:rPr>
        <w:t>O u</w:t>
      </w:r>
      <w:r w:rsidR="005675F4" w:rsidRPr="003B2C94">
        <w:rPr>
          <w:rFonts w:asciiTheme="minorHAnsi" w:hAnsiTheme="minorHAnsi" w:cstheme="minorHAnsi"/>
          <w:noProof w:val="0"/>
          <w:sz w:val="20"/>
          <w:szCs w:val="20"/>
        </w:rPr>
        <w:t>pravičenosti zamude presoja naročnik na podlagi pisnega pojasnila izvajalca.</w:t>
      </w:r>
    </w:p>
    <w:p w14:paraId="2D416CFF" w14:textId="77777777" w:rsidR="00FF524A" w:rsidRPr="00662557" w:rsidRDefault="00FF524A" w:rsidP="005F7416">
      <w:pPr>
        <w:pStyle w:val="Odstavekseznama"/>
        <w:spacing w:line="269" w:lineRule="auto"/>
        <w:ind w:left="284"/>
        <w:rPr>
          <w:rFonts w:asciiTheme="minorHAnsi" w:hAnsiTheme="minorHAnsi"/>
          <w:sz w:val="20"/>
          <w:szCs w:val="20"/>
        </w:rPr>
      </w:pPr>
    </w:p>
    <w:p w14:paraId="342A2C03" w14:textId="77B0572B" w:rsidR="00217CC3"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966764">
        <w:rPr>
          <w:rFonts w:asciiTheme="minorHAnsi" w:hAnsiTheme="minorHAnsi"/>
          <w:sz w:val="20"/>
          <w:szCs w:val="20"/>
        </w:rPr>
        <w:t xml:space="preserve">pisno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14:paraId="5A06EEC2" w14:textId="77777777" w:rsidR="00217CC3" w:rsidRPr="00662557" w:rsidRDefault="00217CC3" w:rsidP="005F7416">
      <w:pPr>
        <w:pStyle w:val="Odstavekseznama"/>
        <w:spacing w:line="269" w:lineRule="auto"/>
        <w:rPr>
          <w:rFonts w:asciiTheme="minorHAnsi" w:hAnsiTheme="minorHAnsi"/>
          <w:sz w:val="20"/>
          <w:szCs w:val="20"/>
        </w:rPr>
      </w:pPr>
    </w:p>
    <w:p w14:paraId="54D639CD" w14:textId="25C7E8F4" w:rsidR="00FF524A" w:rsidRPr="00662557" w:rsidRDefault="00FF524A" w:rsidP="00F75E39">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w:t>
      </w:r>
      <w:r w:rsidR="00C16658">
        <w:rPr>
          <w:rFonts w:asciiTheme="minorHAnsi" w:hAnsiTheme="minorHAnsi"/>
          <w:sz w:val="20"/>
          <w:szCs w:val="20"/>
        </w:rPr>
        <w:t xml:space="preserve"> </w:t>
      </w:r>
      <w:r w:rsidRPr="00662557">
        <w:rPr>
          <w:rFonts w:asciiTheme="minorHAnsi" w:hAnsiTheme="minorHAnsi"/>
          <w:sz w:val="20"/>
          <w:szCs w:val="20"/>
        </w:rPr>
        <w:t>% pogodbene vrednosti.</w:t>
      </w:r>
    </w:p>
    <w:p w14:paraId="3974509A" w14:textId="77777777" w:rsidR="00FF524A" w:rsidRPr="00662557" w:rsidRDefault="00FF524A" w:rsidP="005F7416">
      <w:pPr>
        <w:pStyle w:val="Odstavekseznama"/>
        <w:spacing w:line="269" w:lineRule="auto"/>
        <w:ind w:left="720"/>
        <w:rPr>
          <w:rFonts w:asciiTheme="minorHAnsi" w:hAnsiTheme="minorHAnsi"/>
          <w:sz w:val="20"/>
          <w:szCs w:val="20"/>
        </w:rPr>
      </w:pPr>
    </w:p>
    <w:p w14:paraId="3E4509B3" w14:textId="77777777"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14:paraId="7991E520" w14:textId="77777777" w:rsidR="00FF524A" w:rsidRPr="00662557" w:rsidRDefault="00FF524A" w:rsidP="005F7416">
      <w:pPr>
        <w:pStyle w:val="Odstavekseznama"/>
        <w:spacing w:line="269" w:lineRule="auto"/>
        <w:rPr>
          <w:rFonts w:asciiTheme="minorHAnsi" w:hAnsiTheme="minorHAnsi"/>
          <w:sz w:val="20"/>
          <w:szCs w:val="20"/>
        </w:rPr>
      </w:pPr>
    </w:p>
    <w:p w14:paraId="6D0FF94E" w14:textId="77777777"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18DC08C5" w14:textId="77777777" w:rsidR="00FF524A" w:rsidRPr="00662557" w:rsidRDefault="00FF524A" w:rsidP="005F7416">
      <w:pPr>
        <w:spacing w:line="269" w:lineRule="auto"/>
        <w:rPr>
          <w:rFonts w:asciiTheme="minorHAnsi" w:hAnsiTheme="minorHAnsi"/>
          <w:b/>
          <w:sz w:val="20"/>
          <w:szCs w:val="20"/>
        </w:rPr>
      </w:pPr>
    </w:p>
    <w:p w14:paraId="4C49228A" w14:textId="77777777" w:rsidR="00FF524A" w:rsidRPr="00662557" w:rsidRDefault="00FF524A" w:rsidP="005F7416">
      <w:pPr>
        <w:tabs>
          <w:tab w:val="left" w:pos="3299"/>
        </w:tabs>
        <w:spacing w:line="269" w:lineRule="auto"/>
        <w:rPr>
          <w:rFonts w:asciiTheme="minorHAnsi" w:hAnsiTheme="minorHAnsi"/>
          <w:sz w:val="20"/>
          <w:szCs w:val="20"/>
        </w:rPr>
      </w:pPr>
    </w:p>
    <w:p w14:paraId="2CBEF215"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PROTIKORUPCIJSKA KLAVZULA</w:t>
      </w:r>
    </w:p>
    <w:p w14:paraId="3459E353" w14:textId="77777777" w:rsidR="00FF524A" w:rsidRPr="00662557" w:rsidRDefault="00FF524A" w:rsidP="005F7416">
      <w:pPr>
        <w:spacing w:line="269" w:lineRule="auto"/>
        <w:rPr>
          <w:rFonts w:asciiTheme="minorHAnsi" w:hAnsiTheme="minorHAnsi"/>
          <w:b/>
          <w:sz w:val="20"/>
          <w:szCs w:val="20"/>
        </w:rPr>
      </w:pPr>
    </w:p>
    <w:p w14:paraId="7772BCDE"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07C48910" w14:textId="77777777" w:rsidR="00FF524A" w:rsidRPr="00662557" w:rsidRDefault="00FF524A" w:rsidP="005F7416">
      <w:pPr>
        <w:spacing w:line="269" w:lineRule="auto"/>
        <w:rPr>
          <w:rFonts w:asciiTheme="minorHAnsi" w:hAnsiTheme="minorHAnsi"/>
          <w:sz w:val="20"/>
          <w:szCs w:val="20"/>
        </w:rPr>
      </w:pPr>
    </w:p>
    <w:p w14:paraId="21084A06" w14:textId="1068F16D" w:rsidR="008930AA" w:rsidRDefault="00FF524A" w:rsidP="001A0D1C">
      <w:pPr>
        <w:spacing w:line="269" w:lineRule="auto"/>
        <w:rPr>
          <w:rFonts w:asciiTheme="minorHAnsi" w:hAnsiTheme="minorHAnsi"/>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D2AA92" w14:textId="7B3BA2E6" w:rsidR="00664603" w:rsidRDefault="00664603">
      <w:pPr>
        <w:widowControl w:val="0"/>
        <w:jc w:val="left"/>
        <w:rPr>
          <w:rFonts w:asciiTheme="minorHAnsi" w:hAnsiTheme="minorHAnsi"/>
          <w:sz w:val="20"/>
          <w:szCs w:val="20"/>
        </w:rPr>
      </w:pPr>
    </w:p>
    <w:p w14:paraId="4101FDAB" w14:textId="3B891B2A" w:rsidR="00664603" w:rsidRDefault="00664603">
      <w:pPr>
        <w:widowControl w:val="0"/>
        <w:jc w:val="left"/>
        <w:rPr>
          <w:rFonts w:asciiTheme="minorHAnsi" w:hAnsiTheme="minorHAnsi"/>
          <w:sz w:val="20"/>
          <w:szCs w:val="20"/>
        </w:rPr>
      </w:pPr>
    </w:p>
    <w:p w14:paraId="5232AD15" w14:textId="77777777" w:rsidR="00D222FF" w:rsidRDefault="00D222FF">
      <w:pPr>
        <w:widowControl w:val="0"/>
        <w:jc w:val="left"/>
        <w:rPr>
          <w:rFonts w:asciiTheme="minorHAnsi" w:hAnsiTheme="minorHAnsi"/>
          <w:b/>
          <w:bCs/>
          <w:iCs/>
          <w:sz w:val="20"/>
          <w:szCs w:val="20"/>
        </w:rPr>
      </w:pPr>
      <w:r>
        <w:rPr>
          <w:rFonts w:asciiTheme="minorHAnsi" w:hAnsiTheme="minorHAnsi"/>
          <w:b/>
          <w:bCs/>
          <w:iCs/>
          <w:sz w:val="20"/>
          <w:szCs w:val="20"/>
        </w:rPr>
        <w:br w:type="page"/>
      </w:r>
    </w:p>
    <w:p w14:paraId="584B1880" w14:textId="0A755460"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lastRenderedPageBreak/>
        <w:t>ODSTOP OD POGODBE</w:t>
      </w:r>
    </w:p>
    <w:p w14:paraId="53F7CFEC" w14:textId="77777777" w:rsidR="00FF524A" w:rsidRPr="00662557" w:rsidRDefault="00FF524A" w:rsidP="005F7416">
      <w:pPr>
        <w:spacing w:line="269" w:lineRule="auto"/>
        <w:rPr>
          <w:rFonts w:asciiTheme="minorHAnsi" w:hAnsiTheme="minorHAnsi"/>
          <w:b/>
          <w:bCs/>
          <w:iCs/>
          <w:sz w:val="20"/>
          <w:szCs w:val="20"/>
        </w:rPr>
      </w:pPr>
    </w:p>
    <w:p w14:paraId="64F0806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14:paraId="7979D570" w14:textId="77777777" w:rsidR="00FF524A" w:rsidRPr="00662557" w:rsidRDefault="00FF524A" w:rsidP="005F7416">
      <w:pPr>
        <w:spacing w:line="269" w:lineRule="auto"/>
        <w:rPr>
          <w:rFonts w:asciiTheme="minorHAnsi" w:hAnsiTheme="minorHAnsi"/>
          <w:bCs/>
          <w:sz w:val="20"/>
          <w:szCs w:val="20"/>
        </w:rPr>
      </w:pPr>
    </w:p>
    <w:p w14:paraId="51FE1F79" w14:textId="5A27BB35"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 xml:space="preserve">Pogodba lahko preneha veljati le na podlagi sporazuma ali z odpovedjo, ki jo lahko poda katera koli </w:t>
      </w:r>
      <w:r w:rsidR="00966764">
        <w:rPr>
          <w:rFonts w:asciiTheme="minorHAnsi" w:hAnsiTheme="minorHAnsi" w:cstheme="minorHAnsi"/>
          <w:bCs/>
          <w:iCs/>
          <w:sz w:val="20"/>
          <w:szCs w:val="20"/>
        </w:rPr>
        <w:t xml:space="preserve">pogodbena </w:t>
      </w:r>
      <w:r w:rsidRPr="00662557">
        <w:rPr>
          <w:rFonts w:asciiTheme="minorHAnsi" w:hAnsiTheme="minorHAnsi" w:cstheme="minorHAnsi"/>
          <w:bCs/>
          <w:iCs/>
          <w:sz w:val="20"/>
          <w:szCs w:val="20"/>
        </w:rPr>
        <w:t xml:space="preserve">stranka s pisnim obvestilom, vendar le v primeru, če nasprotna stranka ne izpolnjuje svojih obveznosti iz </w:t>
      </w:r>
      <w:r w:rsidR="00966764">
        <w:rPr>
          <w:rFonts w:asciiTheme="minorHAnsi" w:hAnsiTheme="minorHAnsi" w:cstheme="minorHAnsi"/>
          <w:bCs/>
          <w:iCs/>
          <w:sz w:val="20"/>
          <w:szCs w:val="20"/>
        </w:rPr>
        <w:t xml:space="preserve">te </w:t>
      </w:r>
      <w:r w:rsidRPr="00662557">
        <w:rPr>
          <w:rFonts w:asciiTheme="minorHAnsi" w:hAnsiTheme="minorHAnsi" w:cstheme="minorHAnsi"/>
          <w:bCs/>
          <w:iCs/>
          <w:sz w:val="20"/>
          <w:szCs w:val="20"/>
        </w:rPr>
        <w:t>pogodbe</w:t>
      </w:r>
      <w:r w:rsidR="00966764">
        <w:rPr>
          <w:rFonts w:asciiTheme="minorHAnsi" w:hAnsiTheme="minorHAnsi" w:cstheme="minorHAnsi"/>
          <w:bCs/>
          <w:iCs/>
          <w:sz w:val="20"/>
          <w:szCs w:val="20"/>
        </w:rPr>
        <w:t xml:space="preserve"> ali so podani drugi utemeljeni razlogi iz tretjega odstavka tega člena</w:t>
      </w:r>
      <w:r w:rsidRPr="00662557">
        <w:rPr>
          <w:rFonts w:asciiTheme="minorHAnsi" w:hAnsiTheme="minorHAnsi" w:cstheme="minorHAnsi"/>
          <w:bCs/>
          <w:iCs/>
          <w:sz w:val="20"/>
          <w:szCs w:val="20"/>
        </w:rPr>
        <w:t>.</w:t>
      </w:r>
      <w:r w:rsidRPr="00662557">
        <w:rPr>
          <w:rFonts w:asciiTheme="minorHAnsi" w:hAnsiTheme="minorHAnsi"/>
          <w:bCs/>
          <w:sz w:val="20"/>
          <w:szCs w:val="20"/>
        </w:rPr>
        <w:t xml:space="preserve"> V primeru odstopa od pogodbe sta pogodbeni stranki dolžni poravnati medsebojne obveznosti iz te pogodbe in nastalo škodo.</w:t>
      </w:r>
    </w:p>
    <w:p w14:paraId="1D0A537B" w14:textId="77777777" w:rsidR="00FF524A" w:rsidRPr="00662557" w:rsidRDefault="00FF524A" w:rsidP="005F7416">
      <w:pPr>
        <w:pStyle w:val="Odstavekseznama"/>
        <w:spacing w:line="269" w:lineRule="auto"/>
        <w:ind w:left="284"/>
        <w:rPr>
          <w:rFonts w:asciiTheme="minorHAnsi" w:hAnsiTheme="minorHAnsi"/>
          <w:bCs/>
          <w:sz w:val="20"/>
          <w:szCs w:val="20"/>
        </w:rPr>
      </w:pPr>
    </w:p>
    <w:p w14:paraId="30314617" w14:textId="70E365CB" w:rsidR="00FF524A" w:rsidRPr="00662557" w:rsidRDefault="00FF524A" w:rsidP="00F7042B">
      <w:pPr>
        <w:pStyle w:val="Odstavekseznama"/>
        <w:numPr>
          <w:ilvl w:val="0"/>
          <w:numId w:val="22"/>
        </w:numPr>
        <w:spacing w:line="269" w:lineRule="auto"/>
        <w:ind w:left="284" w:hanging="284"/>
        <w:rPr>
          <w:rFonts w:asciiTheme="minorHAnsi" w:hAnsiTheme="minorHAnsi"/>
          <w:bCs/>
        </w:rPr>
      </w:pPr>
      <w:r w:rsidRPr="00662557">
        <w:rPr>
          <w:rFonts w:asciiTheme="minorHAnsi" w:hAnsiTheme="minorHAnsi"/>
          <w:bCs/>
          <w:sz w:val="20"/>
          <w:szCs w:val="20"/>
        </w:rPr>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AE3FF4">
        <w:rPr>
          <w:rFonts w:asciiTheme="minorHAnsi" w:hAnsiTheme="minorHAnsi"/>
          <w:bCs/>
          <w:sz w:val="20"/>
          <w:szCs w:val="20"/>
        </w:rPr>
        <w:t>iroma</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14:paraId="6D5AA0DE" w14:textId="77777777" w:rsidR="00FF524A" w:rsidRPr="00662557" w:rsidRDefault="00FF524A" w:rsidP="005F7416">
      <w:pPr>
        <w:pStyle w:val="Odstavekseznama"/>
        <w:spacing w:line="269" w:lineRule="auto"/>
        <w:rPr>
          <w:rFonts w:asciiTheme="minorHAnsi" w:hAnsiTheme="minorHAnsi"/>
          <w:bCs/>
          <w:sz w:val="20"/>
          <w:szCs w:val="20"/>
        </w:rPr>
      </w:pPr>
    </w:p>
    <w:p w14:paraId="48DA4D8C" w14:textId="418B749A"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AE3FF4">
        <w:rPr>
          <w:rFonts w:asciiTheme="minorHAnsi" w:hAnsiTheme="minorHAnsi"/>
          <w:bCs/>
          <w:sz w:val="20"/>
          <w:szCs w:val="20"/>
        </w:rPr>
        <w:t>iroma</w:t>
      </w:r>
      <w:r w:rsidRPr="00662557">
        <w:rPr>
          <w:rFonts w:asciiTheme="minorHAnsi" w:hAnsiTheme="minorHAnsi"/>
          <w:bCs/>
          <w:sz w:val="20"/>
          <w:szCs w:val="20"/>
        </w:rPr>
        <w:t xml:space="preserve"> da dela ne opravlja v skladu s to pogodbo</w:t>
      </w:r>
      <w:r w:rsidR="00F75E39">
        <w:rPr>
          <w:rFonts w:asciiTheme="minorHAnsi" w:hAnsiTheme="minorHAnsi"/>
          <w:bCs/>
          <w:sz w:val="20"/>
          <w:szCs w:val="20"/>
        </w:rPr>
        <w:t xml:space="preserve"> ali tehničnimi specifikacijami </w:t>
      </w:r>
      <w:r w:rsidR="00D74300">
        <w:rPr>
          <w:rFonts w:asciiTheme="minorHAnsi" w:hAnsiTheme="minorHAnsi"/>
          <w:bCs/>
          <w:sz w:val="20"/>
          <w:szCs w:val="20"/>
        </w:rPr>
        <w:t xml:space="preserve">(tudi kršitve </w:t>
      </w:r>
      <w:r w:rsidR="00164AF1">
        <w:rPr>
          <w:rFonts w:asciiTheme="minorHAnsi" w:hAnsiTheme="minorHAnsi"/>
          <w:bCs/>
          <w:sz w:val="20"/>
          <w:szCs w:val="20"/>
        </w:rPr>
        <w:t>sporazuma o nerazkrivanju podatkov in neupoštevanje določil internih aktov naročnika</w:t>
      </w:r>
      <w:r w:rsidR="00D74300">
        <w:rPr>
          <w:rFonts w:asciiTheme="minorHAnsi" w:hAnsiTheme="minorHAnsi"/>
          <w:bCs/>
          <w:sz w:val="20"/>
          <w:szCs w:val="20"/>
        </w:rPr>
        <w:t>)</w:t>
      </w:r>
      <w:r w:rsidRPr="00662557">
        <w:rPr>
          <w:rFonts w:asciiTheme="minorHAnsi" w:hAnsiTheme="minorHAnsi"/>
          <w:bCs/>
          <w:sz w:val="20"/>
          <w:szCs w:val="20"/>
        </w:rPr>
        <w:t xml:space="preserve">, ga naročnik na to </w:t>
      </w:r>
      <w:r w:rsidR="00164AF1">
        <w:rPr>
          <w:rFonts w:asciiTheme="minorHAnsi" w:hAnsiTheme="minorHAnsi"/>
          <w:bCs/>
          <w:sz w:val="20"/>
          <w:szCs w:val="20"/>
        </w:rPr>
        <w:t xml:space="preserve">pisno </w:t>
      </w:r>
      <w:r w:rsidRPr="00662557">
        <w:rPr>
          <w:rFonts w:asciiTheme="minorHAnsi" w:hAnsiTheme="minorHAnsi"/>
          <w:bCs/>
          <w:sz w:val="20"/>
          <w:szCs w:val="20"/>
        </w:rPr>
        <w:t xml:space="preserve">opozori. Če </w:t>
      </w:r>
      <w:r w:rsidR="00966764">
        <w:rPr>
          <w:rFonts w:asciiTheme="minorHAnsi" w:hAnsiTheme="minorHAnsi"/>
          <w:bCs/>
          <w:sz w:val="20"/>
          <w:szCs w:val="20"/>
        </w:rPr>
        <w:t xml:space="preserve">izvajalec </w:t>
      </w:r>
      <w:r w:rsidRPr="00662557">
        <w:rPr>
          <w:rFonts w:asciiTheme="minorHAnsi" w:hAnsiTheme="minorHAnsi"/>
          <w:bCs/>
          <w:sz w:val="20"/>
          <w:szCs w:val="20"/>
        </w:rPr>
        <w:t xml:space="preserve">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w:t>
      </w:r>
      <w:r w:rsidR="00966764">
        <w:rPr>
          <w:rFonts w:asciiTheme="minorHAnsi" w:hAnsiTheme="minorHAnsi" w:cstheme="minorHAnsi"/>
          <w:bCs/>
          <w:sz w:val="20"/>
          <w:szCs w:val="20"/>
        </w:rPr>
        <w:t>s strani naročnika</w:t>
      </w:r>
      <w:r w:rsidR="00966764" w:rsidRPr="007E7781">
        <w:rPr>
          <w:rFonts w:asciiTheme="minorHAnsi" w:hAnsiTheme="minorHAnsi" w:cstheme="minorHAnsi"/>
          <w:bCs/>
          <w:sz w:val="20"/>
          <w:szCs w:val="20"/>
        </w:rPr>
        <w:t xml:space="preserve"> </w:t>
      </w:r>
      <w:r w:rsidRPr="00662557">
        <w:rPr>
          <w:rFonts w:asciiTheme="minorHAnsi" w:hAnsiTheme="minorHAnsi"/>
          <w:bCs/>
          <w:sz w:val="20"/>
          <w:szCs w:val="20"/>
        </w:rPr>
        <w:t xml:space="preserve">dela ne prilagodi </w:t>
      </w:r>
      <w:r w:rsidR="00966764">
        <w:rPr>
          <w:rFonts w:asciiTheme="minorHAnsi" w:hAnsiTheme="minorHAnsi"/>
          <w:bCs/>
          <w:sz w:val="20"/>
          <w:szCs w:val="20"/>
        </w:rPr>
        <w:t xml:space="preserve">njegovim </w:t>
      </w:r>
      <w:r w:rsidRPr="00662557">
        <w:rPr>
          <w:rFonts w:asciiTheme="minorHAnsi" w:hAnsiTheme="minorHAnsi"/>
          <w:bCs/>
          <w:sz w:val="20"/>
          <w:szCs w:val="20"/>
        </w:rPr>
        <w:t>zahtevam oz</w:t>
      </w:r>
      <w:r w:rsidR="00AE3FF4">
        <w:rPr>
          <w:rFonts w:asciiTheme="minorHAnsi" w:hAnsiTheme="minorHAnsi"/>
          <w:bCs/>
          <w:sz w:val="20"/>
          <w:szCs w:val="20"/>
        </w:rPr>
        <w:t>iroma</w:t>
      </w:r>
      <w:r w:rsidRPr="00662557">
        <w:rPr>
          <w:rFonts w:asciiTheme="minorHAnsi" w:hAnsiTheme="minorHAnsi"/>
          <w:bCs/>
          <w:sz w:val="20"/>
          <w:szCs w:val="20"/>
        </w:rPr>
        <w:t xml:space="preserve"> določilom pogodbe, lahko naročnik takoj po preteku tega roka </w:t>
      </w:r>
      <w:r w:rsidR="00966764">
        <w:rPr>
          <w:rFonts w:asciiTheme="minorHAnsi" w:hAnsiTheme="minorHAnsi"/>
          <w:bCs/>
          <w:sz w:val="20"/>
          <w:szCs w:val="20"/>
        </w:rPr>
        <w:t xml:space="preserve">pisno </w:t>
      </w:r>
      <w:r w:rsidR="00237C3F" w:rsidRPr="00662557">
        <w:rPr>
          <w:rFonts w:asciiTheme="minorHAnsi" w:hAnsiTheme="minorHAnsi"/>
          <w:bCs/>
          <w:sz w:val="20"/>
          <w:szCs w:val="20"/>
        </w:rPr>
        <w:t xml:space="preserve">odstopi od </w:t>
      </w:r>
      <w:r w:rsidRPr="00662557">
        <w:rPr>
          <w:rFonts w:asciiTheme="minorHAnsi" w:hAnsiTheme="minorHAnsi"/>
          <w:bCs/>
          <w:sz w:val="20"/>
          <w:szCs w:val="20"/>
        </w:rPr>
        <w:t>pogodb</w:t>
      </w:r>
      <w:r w:rsidR="00237C3F" w:rsidRPr="00662557">
        <w:rPr>
          <w:rFonts w:asciiTheme="minorHAnsi" w:hAnsiTheme="minorHAnsi"/>
          <w:bCs/>
          <w:sz w:val="20"/>
          <w:szCs w:val="20"/>
        </w:rPr>
        <w:t xml:space="preserve">e </w:t>
      </w:r>
      <w:r w:rsidR="00164AF1">
        <w:rPr>
          <w:rFonts w:asciiTheme="minorHAnsi" w:hAnsiTheme="minorHAnsi"/>
          <w:bCs/>
          <w:sz w:val="20"/>
          <w:szCs w:val="20"/>
        </w:rPr>
        <w:t xml:space="preserve">brez odpovednega roka </w:t>
      </w:r>
      <w:r w:rsidR="00237C3F" w:rsidRPr="00662557">
        <w:rPr>
          <w:rFonts w:asciiTheme="minorHAnsi" w:hAnsiTheme="minorHAnsi"/>
          <w:bCs/>
          <w:sz w:val="20"/>
          <w:szCs w:val="20"/>
        </w:rPr>
        <w:t>in</w:t>
      </w:r>
      <w:r w:rsidRPr="00662557">
        <w:rPr>
          <w:rFonts w:asciiTheme="minorHAnsi" w:hAnsiTheme="minorHAnsi"/>
          <w:bCs/>
          <w:sz w:val="20"/>
          <w:szCs w:val="20"/>
        </w:rPr>
        <w:t xml:space="preserve"> zahteva od izvajalca povračilo morebitnih stroškov in nastale škode.</w:t>
      </w:r>
    </w:p>
    <w:p w14:paraId="1F996523" w14:textId="77777777" w:rsidR="006775FF" w:rsidRPr="00662557" w:rsidRDefault="006775FF" w:rsidP="006775FF">
      <w:pPr>
        <w:spacing w:line="269" w:lineRule="auto"/>
        <w:rPr>
          <w:rFonts w:asciiTheme="minorHAnsi" w:hAnsiTheme="minorHAnsi"/>
          <w:bCs/>
          <w:sz w:val="20"/>
          <w:szCs w:val="20"/>
        </w:rPr>
      </w:pPr>
    </w:p>
    <w:p w14:paraId="34DCE700" w14:textId="604B6731" w:rsidR="006775FF" w:rsidRPr="00662557" w:rsidRDefault="006775FF"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14:paraId="79DDD916" w14:textId="77777777" w:rsidR="00FF524A" w:rsidRPr="00662557" w:rsidRDefault="00FF524A" w:rsidP="005F7416">
      <w:pPr>
        <w:spacing w:line="269" w:lineRule="auto"/>
        <w:rPr>
          <w:rFonts w:asciiTheme="minorHAnsi" w:hAnsiTheme="minorHAnsi"/>
          <w:sz w:val="20"/>
          <w:szCs w:val="20"/>
        </w:rPr>
      </w:pPr>
    </w:p>
    <w:p w14:paraId="4EDE0A0B" w14:textId="77777777" w:rsidR="00FF524A" w:rsidRPr="00662557" w:rsidRDefault="00FF524A" w:rsidP="005F7416">
      <w:pPr>
        <w:spacing w:line="269" w:lineRule="auto"/>
        <w:rPr>
          <w:rFonts w:asciiTheme="minorHAnsi" w:hAnsiTheme="minorHAnsi"/>
          <w:sz w:val="20"/>
          <w:szCs w:val="20"/>
        </w:rPr>
      </w:pPr>
    </w:p>
    <w:p w14:paraId="373414F3" w14:textId="06D39C03"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PRENEHANJE VELJAVNOSTI POGODBE</w:t>
      </w:r>
    </w:p>
    <w:p w14:paraId="641476A8" w14:textId="77777777" w:rsidR="00FF524A" w:rsidRPr="00662557" w:rsidRDefault="00FF524A" w:rsidP="005F7416">
      <w:pPr>
        <w:spacing w:line="269" w:lineRule="auto"/>
        <w:rPr>
          <w:rFonts w:asciiTheme="minorHAnsi" w:hAnsiTheme="minorHAnsi"/>
          <w:bCs/>
          <w:sz w:val="20"/>
          <w:szCs w:val="20"/>
        </w:rPr>
      </w:pPr>
    </w:p>
    <w:p w14:paraId="0018F6B5" w14:textId="50BD7DFB" w:rsidR="00FF524A" w:rsidRPr="00662557" w:rsidRDefault="00337434"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14:paraId="22E649CE" w14:textId="77777777" w:rsidR="00337434" w:rsidRPr="00662557" w:rsidRDefault="00337434" w:rsidP="005F7416">
      <w:pPr>
        <w:pStyle w:val="Odstavekseznama"/>
        <w:spacing w:line="269" w:lineRule="auto"/>
        <w:ind w:left="426"/>
        <w:rPr>
          <w:rFonts w:asciiTheme="minorHAnsi" w:hAnsiTheme="minorHAnsi"/>
          <w:bCs/>
          <w:sz w:val="20"/>
          <w:szCs w:val="20"/>
        </w:rPr>
      </w:pPr>
    </w:p>
    <w:p w14:paraId="6D3054F1" w14:textId="49B42993" w:rsidR="00FF524A" w:rsidRPr="00662557" w:rsidRDefault="00FF524A" w:rsidP="00F7042B">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662557" w:rsidRDefault="00337434" w:rsidP="005F7416">
      <w:pPr>
        <w:pStyle w:val="Odstavekseznama"/>
        <w:spacing w:line="269" w:lineRule="auto"/>
        <w:ind w:left="284"/>
        <w:rPr>
          <w:rFonts w:asciiTheme="minorHAnsi" w:hAnsiTheme="minorHAnsi" w:cstheme="minorHAnsi"/>
          <w:bCs/>
          <w:sz w:val="20"/>
          <w:szCs w:val="20"/>
        </w:rPr>
      </w:pPr>
    </w:p>
    <w:p w14:paraId="43C4D8B5" w14:textId="66B97E44" w:rsidR="008930AA" w:rsidRPr="00D222FF" w:rsidRDefault="00337434" w:rsidP="00664603">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662557">
        <w:rPr>
          <w:rFonts w:asciiTheme="minorHAnsi" w:eastAsiaTheme="minorHAnsi" w:hAnsiTheme="minorHAnsi" w:cstheme="minorHAnsi"/>
          <w:noProof w:val="0"/>
          <w:color w:val="000000"/>
          <w:sz w:val="20"/>
          <w:szCs w:val="20"/>
          <w:lang w:eastAsia="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752DF0E9" w14:textId="6E9D3342" w:rsidR="00D222FF" w:rsidRDefault="00D222FF" w:rsidP="00D222FF">
      <w:pPr>
        <w:spacing w:line="269" w:lineRule="auto"/>
        <w:rPr>
          <w:rFonts w:asciiTheme="minorHAnsi" w:hAnsiTheme="minorHAnsi" w:cstheme="minorHAnsi"/>
          <w:bCs/>
          <w:sz w:val="20"/>
          <w:szCs w:val="20"/>
        </w:rPr>
      </w:pPr>
    </w:p>
    <w:p w14:paraId="1FC45680" w14:textId="77777777" w:rsidR="00D222FF" w:rsidRPr="00D222FF" w:rsidRDefault="00D222FF" w:rsidP="00D222FF">
      <w:pPr>
        <w:spacing w:line="269" w:lineRule="auto"/>
        <w:rPr>
          <w:rFonts w:asciiTheme="minorHAnsi" w:hAnsiTheme="minorHAnsi" w:cstheme="minorHAnsi"/>
          <w:bCs/>
          <w:sz w:val="20"/>
          <w:szCs w:val="20"/>
        </w:rPr>
      </w:pPr>
    </w:p>
    <w:p w14:paraId="57B0440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REŠEVANJE SPOROV</w:t>
      </w:r>
    </w:p>
    <w:p w14:paraId="202F175D" w14:textId="77777777" w:rsidR="00FF524A" w:rsidRPr="00662557" w:rsidRDefault="00FF524A" w:rsidP="005F7416">
      <w:pPr>
        <w:spacing w:line="269" w:lineRule="auto"/>
        <w:rPr>
          <w:rFonts w:asciiTheme="minorHAnsi" w:hAnsiTheme="minorHAnsi"/>
          <w:b/>
          <w:sz w:val="20"/>
          <w:szCs w:val="20"/>
        </w:rPr>
      </w:pPr>
    </w:p>
    <w:p w14:paraId="49A01B8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E4E0F73" w14:textId="77777777" w:rsidR="00FF524A" w:rsidRPr="00662557" w:rsidRDefault="00FF524A" w:rsidP="005F7416">
      <w:pPr>
        <w:spacing w:line="269" w:lineRule="auto"/>
        <w:rPr>
          <w:rFonts w:asciiTheme="minorHAnsi" w:hAnsiTheme="minorHAnsi"/>
          <w:sz w:val="20"/>
          <w:szCs w:val="20"/>
        </w:rPr>
      </w:pPr>
    </w:p>
    <w:p w14:paraId="33B361BB" w14:textId="77777777" w:rsidR="00FF524A" w:rsidRPr="00662557" w:rsidRDefault="00FF524A" w:rsidP="00F7042B">
      <w:pPr>
        <w:pStyle w:val="Odstavekseznama"/>
        <w:numPr>
          <w:ilvl w:val="0"/>
          <w:numId w:val="27"/>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14:paraId="03B90A32"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1C7CB2A" w14:textId="48D6676B" w:rsidR="00097CC1" w:rsidRPr="00662557" w:rsidRDefault="00887625" w:rsidP="00F7042B">
      <w:pPr>
        <w:pStyle w:val="Odstavekseznama"/>
        <w:numPr>
          <w:ilvl w:val="0"/>
          <w:numId w:val="27"/>
        </w:numPr>
        <w:spacing w:line="269" w:lineRule="auto"/>
        <w:ind w:left="284" w:hanging="284"/>
        <w:rPr>
          <w:rFonts w:asciiTheme="minorHAnsi" w:hAnsiTheme="minorHAnsi"/>
          <w:sz w:val="20"/>
          <w:szCs w:val="20"/>
        </w:rPr>
      </w:pPr>
      <w:r>
        <w:rPr>
          <w:rFonts w:asciiTheme="minorHAnsi" w:hAnsiTheme="minorHAnsi" w:cstheme="minorHAnsi"/>
          <w:sz w:val="20"/>
          <w:szCs w:val="20"/>
        </w:rPr>
        <w:t xml:space="preserve">Morebitne spore iz te pogodbe, ki jih pogodbeni stranki </w:t>
      </w:r>
      <w:r w:rsidR="00FF524A" w:rsidRPr="00662557">
        <w:rPr>
          <w:rFonts w:asciiTheme="minorHAnsi" w:hAnsiTheme="minorHAnsi"/>
          <w:sz w:val="20"/>
          <w:szCs w:val="20"/>
        </w:rPr>
        <w:t xml:space="preserve">ne bi mogli rešiti sporazumno, </w:t>
      </w:r>
      <w:r>
        <w:rPr>
          <w:rFonts w:asciiTheme="minorHAnsi" w:hAnsiTheme="minorHAnsi"/>
          <w:sz w:val="20"/>
          <w:szCs w:val="20"/>
        </w:rPr>
        <w:t>rešuje</w:t>
      </w:r>
      <w:r w:rsidR="00FF524A" w:rsidRPr="00662557">
        <w:rPr>
          <w:rFonts w:asciiTheme="minorHAnsi" w:hAnsiTheme="minorHAnsi"/>
          <w:sz w:val="20"/>
          <w:szCs w:val="20"/>
        </w:rPr>
        <w:t xml:space="preserve"> stvarno </w:t>
      </w:r>
      <w:r w:rsidRPr="00662557">
        <w:rPr>
          <w:rFonts w:asciiTheme="minorHAnsi" w:hAnsiTheme="minorHAnsi"/>
          <w:sz w:val="20"/>
          <w:szCs w:val="20"/>
        </w:rPr>
        <w:t>pristojn</w:t>
      </w:r>
      <w:r>
        <w:rPr>
          <w:rFonts w:asciiTheme="minorHAnsi" w:hAnsiTheme="minorHAnsi"/>
          <w:sz w:val="20"/>
          <w:szCs w:val="20"/>
        </w:rPr>
        <w:t>o</w:t>
      </w:r>
      <w:r w:rsidRPr="00662557">
        <w:rPr>
          <w:rFonts w:asciiTheme="minorHAnsi" w:hAnsiTheme="minorHAnsi"/>
          <w:sz w:val="20"/>
          <w:szCs w:val="20"/>
        </w:rPr>
        <w:t xml:space="preserve"> </w:t>
      </w:r>
      <w:r w:rsidR="00FF524A" w:rsidRPr="00662557">
        <w:rPr>
          <w:rFonts w:asciiTheme="minorHAnsi" w:hAnsiTheme="minorHAnsi"/>
          <w:sz w:val="20"/>
          <w:szCs w:val="20"/>
        </w:rPr>
        <w:t>sodišč</w:t>
      </w:r>
      <w:r>
        <w:rPr>
          <w:rFonts w:asciiTheme="minorHAnsi" w:hAnsiTheme="minorHAnsi"/>
          <w:sz w:val="20"/>
          <w:szCs w:val="20"/>
        </w:rPr>
        <w:t>e</w:t>
      </w:r>
      <w:r w:rsidR="00FF524A" w:rsidRPr="00662557">
        <w:rPr>
          <w:rFonts w:asciiTheme="minorHAnsi" w:hAnsiTheme="minorHAnsi"/>
          <w:sz w:val="20"/>
          <w:szCs w:val="20"/>
        </w:rPr>
        <w:t xml:space="preserve"> v Ljubljani.</w:t>
      </w:r>
    </w:p>
    <w:p w14:paraId="0FC82C34" w14:textId="027C165D" w:rsidR="00097CC1" w:rsidRPr="00662557" w:rsidRDefault="00097CC1" w:rsidP="00097CC1">
      <w:pPr>
        <w:pStyle w:val="Odstavekseznama"/>
        <w:rPr>
          <w:rFonts w:asciiTheme="minorHAnsi" w:hAnsiTheme="minorHAnsi"/>
          <w:b/>
          <w:sz w:val="20"/>
          <w:szCs w:val="20"/>
        </w:rPr>
      </w:pPr>
    </w:p>
    <w:p w14:paraId="6D72A35B" w14:textId="77777777" w:rsidR="00097CC1" w:rsidRPr="00662557" w:rsidRDefault="00097CC1" w:rsidP="00097CC1">
      <w:pPr>
        <w:pStyle w:val="Odstavekseznama"/>
        <w:rPr>
          <w:rFonts w:asciiTheme="minorHAnsi" w:hAnsiTheme="minorHAnsi"/>
          <w:b/>
          <w:sz w:val="20"/>
          <w:szCs w:val="20"/>
        </w:rPr>
      </w:pPr>
    </w:p>
    <w:p w14:paraId="2136C840" w14:textId="23BE9787"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14:paraId="60A97946" w14:textId="77777777" w:rsidR="00FF524A" w:rsidRPr="00662557" w:rsidRDefault="00FF524A" w:rsidP="005F7416">
      <w:pPr>
        <w:spacing w:line="269" w:lineRule="auto"/>
        <w:rPr>
          <w:rFonts w:asciiTheme="minorHAnsi" w:hAnsiTheme="minorHAnsi"/>
          <w:sz w:val="20"/>
          <w:szCs w:val="20"/>
        </w:rPr>
      </w:pPr>
    </w:p>
    <w:p w14:paraId="609E4B5E"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3BE464B" w14:textId="77777777" w:rsidR="00FF524A" w:rsidRPr="00662557" w:rsidRDefault="00FF524A" w:rsidP="005F7416">
      <w:pPr>
        <w:spacing w:line="269" w:lineRule="auto"/>
        <w:rPr>
          <w:rFonts w:asciiTheme="minorHAnsi" w:hAnsiTheme="minorHAnsi"/>
          <w:sz w:val="20"/>
          <w:szCs w:val="20"/>
        </w:rPr>
      </w:pPr>
    </w:p>
    <w:p w14:paraId="259B695D" w14:textId="66D8CE87" w:rsidR="00FF524A"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00BE077C">
        <w:rPr>
          <w:rFonts w:asciiTheme="minorHAnsi" w:hAnsiTheme="minorHAnsi" w:cstheme="minorHAnsi"/>
          <w:bCs/>
          <w:iCs/>
          <w:sz w:val="20"/>
          <w:szCs w:val="20"/>
        </w:rPr>
        <w:t xml:space="preserve"> </w:t>
      </w:r>
      <w:r w:rsidR="00BE077C" w:rsidRPr="003B2C94">
        <w:rPr>
          <w:rFonts w:asciiTheme="minorHAnsi" w:hAnsiTheme="minorHAnsi" w:cstheme="minorHAnsi"/>
          <w:sz w:val="20"/>
          <w:szCs w:val="20"/>
        </w:rPr>
        <w:t>z izjemo garancije, za katero pogodba velja do izteka vseh garancijskih rokov po tej pogodbi</w:t>
      </w:r>
      <w:r w:rsidRPr="00662557">
        <w:rPr>
          <w:rFonts w:asciiTheme="minorHAnsi" w:hAnsiTheme="minorHAnsi"/>
          <w:sz w:val="20"/>
          <w:szCs w:val="20"/>
        </w:rPr>
        <w:t xml:space="preserve">. </w:t>
      </w:r>
    </w:p>
    <w:p w14:paraId="5625DE83" w14:textId="77777777" w:rsidR="00FF524A" w:rsidRPr="00662557" w:rsidRDefault="00FF524A" w:rsidP="005F7416">
      <w:pPr>
        <w:spacing w:line="269" w:lineRule="auto"/>
        <w:ind w:left="284" w:hanging="284"/>
        <w:rPr>
          <w:rFonts w:asciiTheme="minorHAnsi" w:hAnsiTheme="minorHAnsi"/>
          <w:sz w:val="20"/>
          <w:szCs w:val="20"/>
        </w:rPr>
      </w:pPr>
    </w:p>
    <w:p w14:paraId="1D648BE6" w14:textId="7DDD2C49" w:rsidR="00FF348D"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Pogodba se lahko ob soglasju obeh pogodbenih strank spremeni ali dopolni s pisnim aneksom, ki ga sprejmeta in podpišeta obe pogodbeni stranki.</w:t>
      </w:r>
      <w:r w:rsidR="00887625">
        <w:rPr>
          <w:rFonts w:asciiTheme="minorHAnsi" w:hAnsiTheme="minorHAnsi"/>
          <w:sz w:val="20"/>
          <w:szCs w:val="20"/>
        </w:rPr>
        <w:t xml:space="preserve"> </w:t>
      </w:r>
      <w:r w:rsidR="00887625" w:rsidRPr="00A24745">
        <w:rPr>
          <w:rFonts w:asciiTheme="minorHAnsi" w:hAnsiTheme="minorHAnsi" w:cstheme="minorHAnsi"/>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r w:rsidRPr="00662557">
        <w:rPr>
          <w:rFonts w:asciiTheme="minorHAnsi" w:hAnsiTheme="minorHAnsi"/>
          <w:sz w:val="20"/>
          <w:szCs w:val="20"/>
        </w:rPr>
        <w:t xml:space="preserve"> </w:t>
      </w:r>
    </w:p>
    <w:p w14:paraId="15BCF6D7" w14:textId="77777777" w:rsidR="00FF348D" w:rsidRPr="00662557" w:rsidRDefault="00FF348D" w:rsidP="005F7416">
      <w:pPr>
        <w:spacing w:line="269" w:lineRule="auto"/>
        <w:rPr>
          <w:rFonts w:asciiTheme="minorHAnsi" w:hAnsiTheme="minorHAnsi"/>
          <w:sz w:val="20"/>
          <w:szCs w:val="20"/>
        </w:rPr>
      </w:pPr>
    </w:p>
    <w:p w14:paraId="10208922"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B399EFD" w14:textId="77777777" w:rsidR="00FF524A" w:rsidRPr="00662557" w:rsidRDefault="00FF524A" w:rsidP="005F7416">
      <w:pPr>
        <w:spacing w:line="269" w:lineRule="auto"/>
        <w:rPr>
          <w:rFonts w:asciiTheme="minorHAnsi" w:hAnsiTheme="minorHAnsi"/>
          <w:sz w:val="20"/>
          <w:szCs w:val="20"/>
        </w:rPr>
      </w:pPr>
    </w:p>
    <w:p w14:paraId="2BBFA325" w14:textId="51AD18A1" w:rsidR="00887625" w:rsidRDefault="00887625" w:rsidP="005F7416">
      <w:pPr>
        <w:spacing w:line="269" w:lineRule="auto"/>
        <w:rPr>
          <w:rFonts w:asciiTheme="minorHAnsi" w:hAnsiTheme="minorHAnsi"/>
          <w:sz w:val="20"/>
          <w:szCs w:val="20"/>
        </w:rPr>
      </w:pPr>
      <w:r w:rsidRPr="00A24745">
        <w:rPr>
          <w:rFonts w:asciiTheme="minorHAnsi" w:hAnsiTheme="minorHAnsi" w:cstheme="minorHAnsi"/>
          <w:sz w:val="20"/>
          <w:szCs w:val="20"/>
        </w:rPr>
        <w:t>Za urejanje razmerij, ki niso izrecno določena s to pogodbo, se uporabljajo določila zakona, ki ureja obligacijska razmerja, in določila drugih veljavnih predpisov, ki urejajo s pogodbo opredeljena medsebojna razmerja.</w:t>
      </w:r>
    </w:p>
    <w:p w14:paraId="4286DE77" w14:textId="77777777" w:rsidR="00887625" w:rsidRDefault="00887625" w:rsidP="005F7416">
      <w:pPr>
        <w:spacing w:line="269" w:lineRule="auto"/>
        <w:rPr>
          <w:rFonts w:asciiTheme="minorHAnsi" w:hAnsiTheme="minorHAnsi"/>
          <w:sz w:val="20"/>
          <w:szCs w:val="20"/>
        </w:rPr>
      </w:pPr>
    </w:p>
    <w:p w14:paraId="1139003B" w14:textId="77777777" w:rsidR="00887625" w:rsidRPr="00662557" w:rsidRDefault="00887625"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2AB5E53" w14:textId="77777777" w:rsidR="00887625" w:rsidRDefault="00887625" w:rsidP="005F7416">
      <w:pPr>
        <w:spacing w:line="269" w:lineRule="auto"/>
        <w:rPr>
          <w:rFonts w:asciiTheme="minorHAnsi" w:hAnsiTheme="minorHAnsi"/>
          <w:sz w:val="20"/>
          <w:szCs w:val="20"/>
        </w:rPr>
      </w:pPr>
    </w:p>
    <w:p w14:paraId="7C952E3E" w14:textId="4442D32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p w14:paraId="0F4D3B3C" w14:textId="6E4F162A" w:rsidR="00664603" w:rsidRDefault="00664603" w:rsidP="005F7416">
      <w:pPr>
        <w:spacing w:line="269" w:lineRule="auto"/>
        <w:rPr>
          <w:rFonts w:asciiTheme="minorHAnsi" w:hAnsiTheme="minorHAnsi"/>
          <w:sz w:val="20"/>
          <w:szCs w:val="20"/>
        </w:rPr>
      </w:pPr>
    </w:p>
    <w:p w14:paraId="6B122890" w14:textId="77777777" w:rsidR="00664603" w:rsidRDefault="00664603" w:rsidP="005F7416">
      <w:pPr>
        <w:spacing w:line="269" w:lineRule="auto"/>
        <w:rPr>
          <w:rFonts w:asciiTheme="minorHAnsi" w:hAnsiTheme="minorHAnsi"/>
          <w:sz w:val="20"/>
          <w:szCs w:val="20"/>
        </w:rPr>
      </w:pPr>
    </w:p>
    <w:p w14:paraId="42C0DE0E" w14:textId="77777777" w:rsidR="00C16658" w:rsidRPr="00662557" w:rsidRDefault="00C16658" w:rsidP="005F7416">
      <w:pPr>
        <w:spacing w:line="269" w:lineRule="auto"/>
        <w:rPr>
          <w:rFonts w:asciiTheme="minorHAnsi" w:hAnsiTheme="minorHAnsi"/>
          <w:sz w:val="20"/>
          <w:szCs w:val="20"/>
        </w:rPr>
      </w:pPr>
    </w:p>
    <w:p w14:paraId="645BF07F" w14:textId="77777777" w:rsidR="00D222FF" w:rsidRDefault="00D222FF">
      <w:r>
        <w:br w:type="page"/>
      </w:r>
    </w:p>
    <w:tbl>
      <w:tblPr>
        <w:tblW w:w="0" w:type="auto"/>
        <w:tblLook w:val="04A0" w:firstRow="1" w:lastRow="0" w:firstColumn="1" w:lastColumn="0" w:noHBand="0" w:noVBand="1"/>
      </w:tblPr>
      <w:tblGrid>
        <w:gridCol w:w="4765"/>
        <w:gridCol w:w="4164"/>
      </w:tblGrid>
      <w:tr w:rsidR="00123C1D" w:rsidRPr="00662557" w14:paraId="197A733C" w14:textId="77777777" w:rsidTr="00623E13">
        <w:tc>
          <w:tcPr>
            <w:tcW w:w="4765" w:type="dxa"/>
          </w:tcPr>
          <w:p w14:paraId="127A2A8D" w14:textId="3B91D317"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lastRenderedPageBreak/>
              <w:t>IZVAJALEC</w:t>
            </w:r>
            <w:r w:rsidR="00123C1D" w:rsidRPr="00662557">
              <w:rPr>
                <w:rFonts w:asciiTheme="minorHAnsi" w:hAnsiTheme="minorHAnsi" w:cstheme="minorHAnsi"/>
                <w:iCs/>
                <w:sz w:val="20"/>
                <w:szCs w:val="20"/>
              </w:rPr>
              <w:t>:</w:t>
            </w:r>
          </w:p>
          <w:p w14:paraId="73BF241C" w14:textId="77777777" w:rsidR="00123C1D" w:rsidRPr="00662557" w:rsidRDefault="00123C1D" w:rsidP="005F7416">
            <w:pPr>
              <w:spacing w:line="269" w:lineRule="auto"/>
              <w:rPr>
                <w:rFonts w:asciiTheme="minorHAnsi" w:hAnsiTheme="minorHAnsi" w:cstheme="minorHAnsi"/>
                <w:bCs/>
                <w:iCs/>
                <w:sz w:val="20"/>
                <w:szCs w:val="20"/>
              </w:rPr>
            </w:pPr>
          </w:p>
          <w:permStart w:id="1292653742" w:edGrp="everyone"/>
          <w:p w14:paraId="06D92B8E" w14:textId="77777777"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92653742"/>
          </w:p>
          <w:p w14:paraId="546890EB" w14:textId="77777777" w:rsidR="00123C1D" w:rsidRPr="00662557" w:rsidRDefault="00123C1D" w:rsidP="005F7416">
            <w:pPr>
              <w:spacing w:line="269" w:lineRule="auto"/>
              <w:rPr>
                <w:rFonts w:asciiTheme="minorHAnsi" w:hAnsiTheme="minorHAnsi" w:cstheme="minorHAnsi"/>
                <w:b/>
                <w:bCs/>
                <w:iCs/>
                <w:sz w:val="20"/>
                <w:szCs w:val="20"/>
              </w:rPr>
            </w:pPr>
          </w:p>
        </w:tc>
        <w:tc>
          <w:tcPr>
            <w:tcW w:w="4164" w:type="dxa"/>
          </w:tcPr>
          <w:p w14:paraId="4A8C7943"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14:paraId="0A14DCC7" w14:textId="77777777" w:rsidR="00123C1D" w:rsidRPr="00662557" w:rsidRDefault="00123C1D" w:rsidP="005F7416">
            <w:pPr>
              <w:spacing w:line="269" w:lineRule="auto"/>
              <w:rPr>
                <w:rFonts w:asciiTheme="minorHAnsi" w:hAnsiTheme="minorHAnsi" w:cstheme="minorHAnsi"/>
                <w:bCs/>
                <w:iCs/>
                <w:sz w:val="20"/>
                <w:szCs w:val="20"/>
              </w:rPr>
            </w:pPr>
          </w:p>
          <w:p w14:paraId="5D66852C"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14:paraId="410FE2BE" w14:textId="77777777" w:rsidR="00123C1D" w:rsidRPr="00662557" w:rsidRDefault="00123C1D" w:rsidP="005F7416">
            <w:pPr>
              <w:spacing w:line="269" w:lineRule="auto"/>
              <w:rPr>
                <w:rFonts w:asciiTheme="minorHAnsi" w:hAnsiTheme="minorHAnsi" w:cstheme="minorHAnsi"/>
                <w:bCs/>
                <w:iCs/>
                <w:sz w:val="20"/>
                <w:szCs w:val="20"/>
              </w:rPr>
            </w:pPr>
          </w:p>
        </w:tc>
      </w:tr>
      <w:permStart w:id="1549731602" w:edGrp="everyone"/>
      <w:tr w:rsidR="00123C1D" w:rsidRPr="00662557" w14:paraId="7847B8FF" w14:textId="77777777" w:rsidTr="00623E13">
        <w:tc>
          <w:tcPr>
            <w:tcW w:w="4765" w:type="dxa"/>
          </w:tcPr>
          <w:p w14:paraId="09A380F8"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549731602"/>
          </w:p>
          <w:permStart w:id="1468883195" w:edGrp="everyone"/>
          <w:p w14:paraId="60975819"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468883195"/>
          </w:p>
        </w:tc>
        <w:tc>
          <w:tcPr>
            <w:tcW w:w="4164" w:type="dxa"/>
          </w:tcPr>
          <w:p w14:paraId="291BA527"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14:paraId="249B9C7D"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14:paraId="00CF40A7" w14:textId="77777777" w:rsidR="00123C1D" w:rsidRPr="00662557" w:rsidRDefault="00123C1D" w:rsidP="005F7416">
            <w:pPr>
              <w:spacing w:line="269" w:lineRule="auto"/>
              <w:rPr>
                <w:rFonts w:asciiTheme="minorHAnsi" w:hAnsiTheme="minorHAnsi" w:cstheme="minorHAnsi"/>
                <w:bCs/>
                <w:iCs/>
                <w:sz w:val="20"/>
                <w:szCs w:val="20"/>
              </w:rPr>
            </w:pPr>
          </w:p>
          <w:p w14:paraId="29F006F5" w14:textId="77777777" w:rsidR="00123C1D" w:rsidRPr="00662557" w:rsidRDefault="00123C1D" w:rsidP="005F7416">
            <w:pPr>
              <w:spacing w:line="269" w:lineRule="auto"/>
              <w:rPr>
                <w:rFonts w:asciiTheme="minorHAnsi" w:hAnsiTheme="minorHAnsi" w:cstheme="minorHAnsi"/>
                <w:bCs/>
                <w:iCs/>
                <w:sz w:val="20"/>
                <w:szCs w:val="20"/>
              </w:rPr>
            </w:pPr>
          </w:p>
        </w:tc>
      </w:tr>
      <w:tr w:rsidR="00123C1D" w:rsidRPr="00662557" w14:paraId="24169234" w14:textId="77777777" w:rsidTr="00623E13">
        <w:tc>
          <w:tcPr>
            <w:tcW w:w="4765" w:type="dxa"/>
          </w:tcPr>
          <w:p w14:paraId="72910BBA"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14:paraId="417BD52F"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14:paraId="46AE343B" w14:textId="77777777" w:rsidR="00123C1D" w:rsidRPr="00662557" w:rsidRDefault="00123C1D" w:rsidP="005F7416">
            <w:pPr>
              <w:spacing w:line="269" w:lineRule="auto"/>
              <w:rPr>
                <w:rFonts w:asciiTheme="minorHAnsi" w:hAnsiTheme="minorHAnsi" w:cstheme="minorHAnsi"/>
                <w:bCs/>
                <w:iCs/>
                <w:sz w:val="20"/>
                <w:szCs w:val="20"/>
              </w:rPr>
            </w:pPr>
          </w:p>
        </w:tc>
      </w:tr>
    </w:tbl>
    <w:p w14:paraId="2C103D8F" w14:textId="155CBD84"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14:paraId="06165A3D" w14:textId="6462784C"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136931375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369313752"/>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14:paraId="399123E4" w14:textId="1F6E9ED8" w:rsidR="0072097A" w:rsidRPr="00D74300" w:rsidRDefault="00FF524A" w:rsidP="00D74300">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887625">
        <w:rPr>
          <w:rFonts w:asciiTheme="minorHAnsi" w:hAnsiTheme="minorHAnsi" w:cstheme="minorHAnsi"/>
          <w:bCs/>
          <w:iCs/>
          <w:sz w:val="20"/>
          <w:szCs w:val="20"/>
        </w:rPr>
        <w:t>430-58/2020</w:t>
      </w:r>
      <w:r w:rsidR="00EF39DE" w:rsidRPr="00662557">
        <w:rPr>
          <w:rFonts w:asciiTheme="minorHAnsi" w:hAnsiTheme="minorHAnsi" w:cstheme="minorHAnsi"/>
          <w:bCs/>
          <w:iCs/>
          <w:sz w:val="20"/>
          <w:szCs w:val="20"/>
        </w:rPr>
        <w:t>/</w:t>
      </w:r>
      <w:r w:rsidR="00D222FF" w:rsidRPr="00D222FF">
        <w:rPr>
          <w:rFonts w:asciiTheme="minorHAnsi" w:hAnsiTheme="minorHAnsi" w:cstheme="minorHAnsi"/>
          <w:sz w:val="20"/>
          <w:szCs w:val="20"/>
        </w:rPr>
        <w:t>3</w:t>
      </w:r>
      <w:r w:rsidR="00EF39DE" w:rsidRPr="00D222FF">
        <w:rPr>
          <w:rFonts w:asciiTheme="minorHAnsi" w:hAnsiTheme="minorHAnsi" w:cstheme="minorHAnsi"/>
          <w:sz w:val="20"/>
          <w:szCs w:val="20"/>
        </w:rPr>
        <w:t xml:space="preserve"> z dne </w:t>
      </w:r>
      <w:r w:rsidR="00D222FF" w:rsidRPr="00D222FF">
        <w:rPr>
          <w:rFonts w:asciiTheme="minorHAnsi" w:hAnsiTheme="minorHAnsi" w:cstheme="minorHAnsi"/>
          <w:sz w:val="20"/>
          <w:szCs w:val="20"/>
        </w:rPr>
        <w:t>17. 12</w:t>
      </w:r>
      <w:r w:rsidR="00662557" w:rsidRPr="00D222FF">
        <w:rPr>
          <w:rFonts w:asciiTheme="minorHAnsi" w:hAnsiTheme="minorHAnsi" w:cstheme="minorHAnsi"/>
          <w:sz w:val="20"/>
          <w:szCs w:val="20"/>
        </w:rPr>
        <w:t>. 202</w:t>
      </w:r>
      <w:r w:rsidR="0015235F">
        <w:rPr>
          <w:rFonts w:asciiTheme="minorHAnsi" w:hAnsiTheme="minorHAnsi" w:cstheme="minorHAnsi"/>
          <w:sz w:val="20"/>
          <w:szCs w:val="20"/>
        </w:rPr>
        <w:t>0</w:t>
      </w:r>
      <w:r w:rsidR="00D35CA8" w:rsidRPr="00D222FF">
        <w:rPr>
          <w:rFonts w:asciiTheme="minorHAnsi" w:hAnsiTheme="minorHAnsi" w:cstheme="minorHAnsi"/>
          <w:sz w:val="20"/>
          <w:szCs w:val="20"/>
        </w:rPr>
        <w:t>.</w:t>
      </w:r>
    </w:p>
    <w:sectPr w:rsidR="0072097A" w:rsidRPr="00D7430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0DAB6" w14:textId="77777777" w:rsidR="00AD7923" w:rsidRDefault="00AD7923" w:rsidP="00184F9B">
      <w:r>
        <w:separator/>
      </w:r>
    </w:p>
  </w:endnote>
  <w:endnote w:type="continuationSeparator" w:id="0">
    <w:p w14:paraId="4D2B7D8C" w14:textId="77777777" w:rsidR="00AD7923" w:rsidRDefault="00AD7923"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A243DD" w:rsidRDefault="00A243DD" w:rsidP="003B0F4B">
    <w:pPr>
      <w:pStyle w:val="Telobesedila"/>
      <w:spacing w:before="75"/>
      <w:ind w:left="0" w:right="-404"/>
      <w:rPr>
        <w:color w:val="231F20"/>
        <w:spacing w:val="-6"/>
      </w:rPr>
    </w:pPr>
  </w:p>
  <w:p w14:paraId="70104A14" w14:textId="77777777" w:rsidR="00A243DD" w:rsidRDefault="00A243DD"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A243DD" w:rsidRPr="003B0F4B" w:rsidRDefault="00A243D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14:paraId="095C19C9" w14:textId="77777777" w:rsidTr="009079D1">
      <w:tc>
        <w:tcPr>
          <w:tcW w:w="4535" w:type="dxa"/>
        </w:tcPr>
        <w:p w14:paraId="0D5BDAEB" w14:textId="77777777" w:rsidR="00A243DD" w:rsidRPr="00EC2F5E" w:rsidRDefault="00A243DD" w:rsidP="009079D1">
          <w:pPr>
            <w:spacing w:before="4" w:line="150" w:lineRule="exact"/>
            <w:rPr>
              <w:rFonts w:cs="Arial"/>
              <w:sz w:val="14"/>
              <w:szCs w:val="14"/>
            </w:rPr>
          </w:pPr>
        </w:p>
      </w:tc>
      <w:tc>
        <w:tcPr>
          <w:tcW w:w="4535" w:type="dxa"/>
        </w:tcPr>
        <w:p w14:paraId="17EA0F5D" w14:textId="1CD59E8B"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11E8D">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11E8D">
            <w:rPr>
              <w:rFonts w:eastAsia="Calibri" w:cs="Arial"/>
              <w:color w:val="231F20"/>
              <w:sz w:val="14"/>
              <w:szCs w:val="14"/>
            </w:rPr>
            <w:t>21</w:t>
          </w:r>
          <w:r w:rsidRPr="00EC2F5E">
            <w:rPr>
              <w:rFonts w:eastAsia="Calibri" w:cs="Arial"/>
              <w:color w:val="231F20"/>
              <w:sz w:val="14"/>
              <w:szCs w:val="14"/>
            </w:rPr>
            <w:fldChar w:fldCharType="end"/>
          </w:r>
        </w:p>
      </w:tc>
    </w:tr>
  </w:tbl>
  <w:p w14:paraId="2D55F3EF" w14:textId="77777777" w:rsidR="00A243DD" w:rsidRPr="006A61D4" w:rsidRDefault="00A243D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14:paraId="14CB659C" w14:textId="77777777" w:rsidTr="009079D1">
      <w:tc>
        <w:tcPr>
          <w:tcW w:w="4535" w:type="dxa"/>
        </w:tcPr>
        <w:p w14:paraId="2DBD6D4A" w14:textId="77777777" w:rsidR="00A243DD" w:rsidRPr="00EC2F5E" w:rsidRDefault="00A243DD" w:rsidP="009079D1">
          <w:pPr>
            <w:spacing w:before="4" w:line="150" w:lineRule="exact"/>
            <w:rPr>
              <w:rFonts w:cs="Arial"/>
              <w:sz w:val="14"/>
              <w:szCs w:val="14"/>
            </w:rPr>
          </w:pPr>
        </w:p>
      </w:tc>
      <w:tc>
        <w:tcPr>
          <w:tcW w:w="4535" w:type="dxa"/>
        </w:tcPr>
        <w:p w14:paraId="57167D22" w14:textId="50E6FF48"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C11E8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C11E8D">
            <w:rPr>
              <w:rFonts w:eastAsia="Calibri" w:cs="Arial"/>
              <w:color w:val="231F20"/>
              <w:sz w:val="14"/>
              <w:szCs w:val="14"/>
            </w:rPr>
            <w:t>21</w:t>
          </w:r>
          <w:r w:rsidRPr="00EC2F5E">
            <w:rPr>
              <w:rFonts w:eastAsia="Calibri" w:cs="Arial"/>
              <w:color w:val="231F20"/>
              <w:sz w:val="14"/>
              <w:szCs w:val="14"/>
            </w:rPr>
            <w:fldChar w:fldCharType="end"/>
          </w:r>
        </w:p>
      </w:tc>
    </w:tr>
  </w:tbl>
  <w:p w14:paraId="5A05C67F" w14:textId="77777777" w:rsidR="00A243DD" w:rsidRPr="006A61D4" w:rsidRDefault="00A243D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F2750" w14:textId="77777777" w:rsidR="00AD7923" w:rsidRDefault="00AD7923" w:rsidP="00184F9B">
      <w:r>
        <w:separator/>
      </w:r>
    </w:p>
  </w:footnote>
  <w:footnote w:type="continuationSeparator" w:id="0">
    <w:p w14:paraId="27CA8B2F" w14:textId="77777777" w:rsidR="00AD7923" w:rsidRDefault="00AD7923"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A243DD" w:rsidRDefault="00A243DD"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A243DD" w:rsidRDefault="00A243DD"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A243DD" w:rsidRDefault="00A243DD"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52186F"/>
    <w:multiLevelType w:val="hybridMultilevel"/>
    <w:tmpl w:val="F290FDB6"/>
    <w:lvl w:ilvl="0" w:tplc="F25EB5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46316"/>
    <w:multiLevelType w:val="hybridMultilevel"/>
    <w:tmpl w:val="41560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E30D2A"/>
    <w:multiLevelType w:val="hybridMultilevel"/>
    <w:tmpl w:val="C400C3B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B3FA0"/>
    <w:multiLevelType w:val="hybridMultilevel"/>
    <w:tmpl w:val="36EA35BC"/>
    <w:lvl w:ilvl="0" w:tplc="04090003">
      <w:start w:val="1"/>
      <w:numFmt w:val="bullet"/>
      <w:lvlText w:val="o"/>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356F90"/>
    <w:multiLevelType w:val="hybridMultilevel"/>
    <w:tmpl w:val="83003A4A"/>
    <w:lvl w:ilvl="0" w:tplc="52DAE49A">
      <w:numFmt w:val="bullet"/>
      <w:lvlText w:val="-"/>
      <w:lvlJc w:val="left"/>
      <w:pPr>
        <w:ind w:left="1648" w:hanging="360"/>
      </w:pPr>
      <w:rPr>
        <w:rFonts w:ascii="Calibri" w:eastAsiaTheme="minorHAnsi" w:hAnsi="Calibri" w:cs="Calibri" w:hint="default"/>
      </w:rPr>
    </w:lvl>
    <w:lvl w:ilvl="1" w:tplc="04240003">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2"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4"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B0E44"/>
    <w:multiLevelType w:val="hybridMultilevel"/>
    <w:tmpl w:val="C5A27D44"/>
    <w:lvl w:ilvl="0" w:tplc="A0846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2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4107AC"/>
    <w:multiLevelType w:val="hybridMultilevel"/>
    <w:tmpl w:val="A39E7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7"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7"/>
  </w:num>
  <w:num w:numId="2">
    <w:abstractNumId w:val="3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6"/>
  </w:num>
  <w:num w:numId="7">
    <w:abstractNumId w:val="19"/>
  </w:num>
  <w:num w:numId="8">
    <w:abstractNumId w:val="8"/>
  </w:num>
  <w:num w:numId="9">
    <w:abstractNumId w:val="22"/>
  </w:num>
  <w:num w:numId="10">
    <w:abstractNumId w:val="26"/>
  </w:num>
  <w:num w:numId="11">
    <w:abstractNumId w:val="15"/>
  </w:num>
  <w:num w:numId="12">
    <w:abstractNumId w:val="13"/>
  </w:num>
  <w:num w:numId="13">
    <w:abstractNumId w:val="35"/>
  </w:num>
  <w:num w:numId="14">
    <w:abstractNumId w:val="10"/>
  </w:num>
  <w:num w:numId="15">
    <w:abstractNumId w:val="30"/>
  </w:num>
  <w:num w:numId="16">
    <w:abstractNumId w:val="5"/>
  </w:num>
  <w:num w:numId="17">
    <w:abstractNumId w:val="24"/>
  </w:num>
  <w:num w:numId="18">
    <w:abstractNumId w:val="17"/>
  </w:num>
  <w:num w:numId="19">
    <w:abstractNumId w:val="31"/>
  </w:num>
  <w:num w:numId="20">
    <w:abstractNumId w:val="34"/>
  </w:num>
  <w:num w:numId="21">
    <w:abstractNumId w:val="6"/>
  </w:num>
  <w:num w:numId="22">
    <w:abstractNumId w:val="38"/>
  </w:num>
  <w:num w:numId="23">
    <w:abstractNumId w:val="36"/>
  </w:num>
  <w:num w:numId="24">
    <w:abstractNumId w:val="23"/>
  </w:num>
  <w:num w:numId="25">
    <w:abstractNumId w:val="1"/>
  </w:num>
  <w:num w:numId="26">
    <w:abstractNumId w:val="14"/>
  </w:num>
  <w:num w:numId="27">
    <w:abstractNumId w:val="37"/>
  </w:num>
  <w:num w:numId="28">
    <w:abstractNumId w:val="12"/>
  </w:num>
  <w:num w:numId="29">
    <w:abstractNumId w:val="3"/>
  </w:num>
  <w:num w:numId="30">
    <w:abstractNumId w:val="7"/>
  </w:num>
  <w:num w:numId="31">
    <w:abstractNumId w:val="29"/>
  </w:num>
  <w:num w:numId="32">
    <w:abstractNumId w:val="28"/>
  </w:num>
  <w:num w:numId="33">
    <w:abstractNumId w:val="33"/>
  </w:num>
  <w:num w:numId="34">
    <w:abstractNumId w:val="20"/>
  </w:num>
  <w:num w:numId="35">
    <w:abstractNumId w:val="2"/>
  </w:num>
  <w:num w:numId="36">
    <w:abstractNumId w:val="9"/>
  </w:num>
  <w:num w:numId="37">
    <w:abstractNumId w:val="25"/>
  </w:num>
  <w:num w:numId="38">
    <w:abstractNumId w:val="32"/>
  </w:num>
  <w:num w:numId="39">
    <w:abstractNumId w:val="18"/>
  </w:num>
  <w:num w:numId="4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As1oUvbKorZuHF8gUWGxUjr/jnEKsOizPaHqGqlon1fJHL6N8diPbYzHK62WYuJ+AV5/+NZ9/IGricsXSnsXw==" w:salt="jQXq5sH0/lhUv/K+klNm5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0477"/>
    <w:rsid w:val="00011A44"/>
    <w:rsid w:val="0001454B"/>
    <w:rsid w:val="00015344"/>
    <w:rsid w:val="000156BD"/>
    <w:rsid w:val="00016B52"/>
    <w:rsid w:val="00016D80"/>
    <w:rsid w:val="0001740C"/>
    <w:rsid w:val="00020699"/>
    <w:rsid w:val="00020C66"/>
    <w:rsid w:val="000248EB"/>
    <w:rsid w:val="00026081"/>
    <w:rsid w:val="00026F10"/>
    <w:rsid w:val="00027BDE"/>
    <w:rsid w:val="00031CEE"/>
    <w:rsid w:val="00037A8C"/>
    <w:rsid w:val="00041D2D"/>
    <w:rsid w:val="00042B77"/>
    <w:rsid w:val="000430F0"/>
    <w:rsid w:val="000450C8"/>
    <w:rsid w:val="00045929"/>
    <w:rsid w:val="00046128"/>
    <w:rsid w:val="000465A6"/>
    <w:rsid w:val="00046F05"/>
    <w:rsid w:val="000528ED"/>
    <w:rsid w:val="0005717C"/>
    <w:rsid w:val="00060570"/>
    <w:rsid w:val="00065D65"/>
    <w:rsid w:val="00067FEC"/>
    <w:rsid w:val="0007140E"/>
    <w:rsid w:val="0007397C"/>
    <w:rsid w:val="00074577"/>
    <w:rsid w:val="00076EEF"/>
    <w:rsid w:val="0007709E"/>
    <w:rsid w:val="000800EA"/>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C6176"/>
    <w:rsid w:val="000D274A"/>
    <w:rsid w:val="000D2C61"/>
    <w:rsid w:val="000D2EE6"/>
    <w:rsid w:val="000D3E31"/>
    <w:rsid w:val="000D5A30"/>
    <w:rsid w:val="000D708A"/>
    <w:rsid w:val="000D77F4"/>
    <w:rsid w:val="000E109E"/>
    <w:rsid w:val="000E55E0"/>
    <w:rsid w:val="000E5E60"/>
    <w:rsid w:val="000E6310"/>
    <w:rsid w:val="000E6659"/>
    <w:rsid w:val="000E6F44"/>
    <w:rsid w:val="000F02E3"/>
    <w:rsid w:val="000F152F"/>
    <w:rsid w:val="000F2AEC"/>
    <w:rsid w:val="000F2C1E"/>
    <w:rsid w:val="000F32FE"/>
    <w:rsid w:val="000F3C7B"/>
    <w:rsid w:val="00100669"/>
    <w:rsid w:val="001012AF"/>
    <w:rsid w:val="00101985"/>
    <w:rsid w:val="00101C9C"/>
    <w:rsid w:val="00102653"/>
    <w:rsid w:val="00102917"/>
    <w:rsid w:val="00104F5F"/>
    <w:rsid w:val="001078C0"/>
    <w:rsid w:val="001114CA"/>
    <w:rsid w:val="0011192C"/>
    <w:rsid w:val="00121A5C"/>
    <w:rsid w:val="00121E78"/>
    <w:rsid w:val="00122127"/>
    <w:rsid w:val="00122887"/>
    <w:rsid w:val="00122F6A"/>
    <w:rsid w:val="00123C1D"/>
    <w:rsid w:val="00130114"/>
    <w:rsid w:val="00131964"/>
    <w:rsid w:val="0013297B"/>
    <w:rsid w:val="001331FA"/>
    <w:rsid w:val="00133354"/>
    <w:rsid w:val="00134566"/>
    <w:rsid w:val="0013527B"/>
    <w:rsid w:val="00137DC2"/>
    <w:rsid w:val="00143FC5"/>
    <w:rsid w:val="00144098"/>
    <w:rsid w:val="0014488C"/>
    <w:rsid w:val="0015003B"/>
    <w:rsid w:val="0015235F"/>
    <w:rsid w:val="00152C76"/>
    <w:rsid w:val="00153FD7"/>
    <w:rsid w:val="00156833"/>
    <w:rsid w:val="001631E7"/>
    <w:rsid w:val="001644E2"/>
    <w:rsid w:val="00164AF1"/>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0D1C"/>
    <w:rsid w:val="001A4E02"/>
    <w:rsid w:val="001A5E10"/>
    <w:rsid w:val="001A6746"/>
    <w:rsid w:val="001A6D79"/>
    <w:rsid w:val="001A7637"/>
    <w:rsid w:val="001B0CE2"/>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2A2F"/>
    <w:rsid w:val="001F3348"/>
    <w:rsid w:val="001F47C4"/>
    <w:rsid w:val="001F5562"/>
    <w:rsid w:val="001F5FC4"/>
    <w:rsid w:val="001F711E"/>
    <w:rsid w:val="00200F50"/>
    <w:rsid w:val="00200FE0"/>
    <w:rsid w:val="00201B0E"/>
    <w:rsid w:val="00202198"/>
    <w:rsid w:val="00211B8E"/>
    <w:rsid w:val="00217CC3"/>
    <w:rsid w:val="00220310"/>
    <w:rsid w:val="002235DF"/>
    <w:rsid w:val="00226094"/>
    <w:rsid w:val="00233325"/>
    <w:rsid w:val="002351B9"/>
    <w:rsid w:val="00235B62"/>
    <w:rsid w:val="002363ED"/>
    <w:rsid w:val="0023707C"/>
    <w:rsid w:val="00237662"/>
    <w:rsid w:val="00237C3F"/>
    <w:rsid w:val="00237F41"/>
    <w:rsid w:val="0024041A"/>
    <w:rsid w:val="0024472F"/>
    <w:rsid w:val="00244B7B"/>
    <w:rsid w:val="002453C3"/>
    <w:rsid w:val="0024540E"/>
    <w:rsid w:val="00245B3A"/>
    <w:rsid w:val="00246A5A"/>
    <w:rsid w:val="00246AE8"/>
    <w:rsid w:val="002501AA"/>
    <w:rsid w:val="0025064B"/>
    <w:rsid w:val="00250E39"/>
    <w:rsid w:val="00254120"/>
    <w:rsid w:val="00262A5D"/>
    <w:rsid w:val="00264F3C"/>
    <w:rsid w:val="00264FF8"/>
    <w:rsid w:val="00265280"/>
    <w:rsid w:val="00265B20"/>
    <w:rsid w:val="0026603F"/>
    <w:rsid w:val="00267085"/>
    <w:rsid w:val="00270133"/>
    <w:rsid w:val="002701D3"/>
    <w:rsid w:val="00271A43"/>
    <w:rsid w:val="00272430"/>
    <w:rsid w:val="00273FC8"/>
    <w:rsid w:val="00274047"/>
    <w:rsid w:val="00275431"/>
    <w:rsid w:val="002756BA"/>
    <w:rsid w:val="0027696E"/>
    <w:rsid w:val="00281756"/>
    <w:rsid w:val="00283392"/>
    <w:rsid w:val="00284C08"/>
    <w:rsid w:val="00285878"/>
    <w:rsid w:val="00285BCC"/>
    <w:rsid w:val="00287EB2"/>
    <w:rsid w:val="00292A38"/>
    <w:rsid w:val="002938CC"/>
    <w:rsid w:val="00293B8A"/>
    <w:rsid w:val="002949D9"/>
    <w:rsid w:val="00294F5C"/>
    <w:rsid w:val="00295E2B"/>
    <w:rsid w:val="00296F66"/>
    <w:rsid w:val="00297317"/>
    <w:rsid w:val="002A07D8"/>
    <w:rsid w:val="002A0D92"/>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3C75"/>
    <w:rsid w:val="002E3E7D"/>
    <w:rsid w:val="002E5A96"/>
    <w:rsid w:val="002E5EF3"/>
    <w:rsid w:val="002F14E2"/>
    <w:rsid w:val="002F4281"/>
    <w:rsid w:val="002F553B"/>
    <w:rsid w:val="002F6BA7"/>
    <w:rsid w:val="002F6DF3"/>
    <w:rsid w:val="002F7629"/>
    <w:rsid w:val="00302F5F"/>
    <w:rsid w:val="00303035"/>
    <w:rsid w:val="003033AA"/>
    <w:rsid w:val="00303554"/>
    <w:rsid w:val="003105E4"/>
    <w:rsid w:val="0031119A"/>
    <w:rsid w:val="003140D6"/>
    <w:rsid w:val="00322BC0"/>
    <w:rsid w:val="003241B2"/>
    <w:rsid w:val="0032740A"/>
    <w:rsid w:val="00327FB7"/>
    <w:rsid w:val="00330953"/>
    <w:rsid w:val="00330D8D"/>
    <w:rsid w:val="00336BC3"/>
    <w:rsid w:val="00336F0B"/>
    <w:rsid w:val="00337434"/>
    <w:rsid w:val="00337CF3"/>
    <w:rsid w:val="003411E9"/>
    <w:rsid w:val="003416DA"/>
    <w:rsid w:val="00345884"/>
    <w:rsid w:val="00347599"/>
    <w:rsid w:val="0035026C"/>
    <w:rsid w:val="00350412"/>
    <w:rsid w:val="00350462"/>
    <w:rsid w:val="00350689"/>
    <w:rsid w:val="00352034"/>
    <w:rsid w:val="00353D6D"/>
    <w:rsid w:val="00356A95"/>
    <w:rsid w:val="00356DF2"/>
    <w:rsid w:val="00356F34"/>
    <w:rsid w:val="003614DA"/>
    <w:rsid w:val="00361804"/>
    <w:rsid w:val="00363182"/>
    <w:rsid w:val="0036413C"/>
    <w:rsid w:val="0036436A"/>
    <w:rsid w:val="00364EF5"/>
    <w:rsid w:val="00365BC7"/>
    <w:rsid w:val="00366F1F"/>
    <w:rsid w:val="00372A09"/>
    <w:rsid w:val="00373456"/>
    <w:rsid w:val="00373B26"/>
    <w:rsid w:val="00376286"/>
    <w:rsid w:val="003762E0"/>
    <w:rsid w:val="0037751A"/>
    <w:rsid w:val="00377D31"/>
    <w:rsid w:val="00382401"/>
    <w:rsid w:val="00384FD4"/>
    <w:rsid w:val="00386B72"/>
    <w:rsid w:val="00387F4B"/>
    <w:rsid w:val="00390988"/>
    <w:rsid w:val="00396B47"/>
    <w:rsid w:val="00396B60"/>
    <w:rsid w:val="003A0694"/>
    <w:rsid w:val="003A1946"/>
    <w:rsid w:val="003A20BD"/>
    <w:rsid w:val="003A4864"/>
    <w:rsid w:val="003A6301"/>
    <w:rsid w:val="003A6AE9"/>
    <w:rsid w:val="003B0F4B"/>
    <w:rsid w:val="003B185A"/>
    <w:rsid w:val="003B20F0"/>
    <w:rsid w:val="003B2C57"/>
    <w:rsid w:val="003B353F"/>
    <w:rsid w:val="003B53DB"/>
    <w:rsid w:val="003B5644"/>
    <w:rsid w:val="003C0032"/>
    <w:rsid w:val="003C15B0"/>
    <w:rsid w:val="003C4720"/>
    <w:rsid w:val="003C5D92"/>
    <w:rsid w:val="003C67A1"/>
    <w:rsid w:val="003C6A5C"/>
    <w:rsid w:val="003C7C28"/>
    <w:rsid w:val="003C7E86"/>
    <w:rsid w:val="003D1135"/>
    <w:rsid w:val="003D191F"/>
    <w:rsid w:val="003D65DA"/>
    <w:rsid w:val="003D76FD"/>
    <w:rsid w:val="003E6988"/>
    <w:rsid w:val="003F0047"/>
    <w:rsid w:val="003F190C"/>
    <w:rsid w:val="003F2DEB"/>
    <w:rsid w:val="003F673F"/>
    <w:rsid w:val="003F73EE"/>
    <w:rsid w:val="00402ADA"/>
    <w:rsid w:val="00406412"/>
    <w:rsid w:val="00415676"/>
    <w:rsid w:val="0042004A"/>
    <w:rsid w:val="00421428"/>
    <w:rsid w:val="00422AAD"/>
    <w:rsid w:val="004247E0"/>
    <w:rsid w:val="0042626B"/>
    <w:rsid w:val="00430F4A"/>
    <w:rsid w:val="00433FC8"/>
    <w:rsid w:val="00434A33"/>
    <w:rsid w:val="00434A5C"/>
    <w:rsid w:val="00435627"/>
    <w:rsid w:val="00436E39"/>
    <w:rsid w:val="00436E54"/>
    <w:rsid w:val="00441936"/>
    <w:rsid w:val="00443B70"/>
    <w:rsid w:val="0044747A"/>
    <w:rsid w:val="00447EDB"/>
    <w:rsid w:val="00452432"/>
    <w:rsid w:val="004539FE"/>
    <w:rsid w:val="00454230"/>
    <w:rsid w:val="00455B22"/>
    <w:rsid w:val="00455F3C"/>
    <w:rsid w:val="00463839"/>
    <w:rsid w:val="004645FC"/>
    <w:rsid w:val="004647A2"/>
    <w:rsid w:val="0046572A"/>
    <w:rsid w:val="0047498A"/>
    <w:rsid w:val="00481682"/>
    <w:rsid w:val="00481D4F"/>
    <w:rsid w:val="0048306B"/>
    <w:rsid w:val="00483ABE"/>
    <w:rsid w:val="00484F9C"/>
    <w:rsid w:val="00486EF7"/>
    <w:rsid w:val="00487659"/>
    <w:rsid w:val="0049208C"/>
    <w:rsid w:val="00492E16"/>
    <w:rsid w:val="004A5256"/>
    <w:rsid w:val="004A689B"/>
    <w:rsid w:val="004B0255"/>
    <w:rsid w:val="004B0E3D"/>
    <w:rsid w:val="004B3139"/>
    <w:rsid w:val="004B339A"/>
    <w:rsid w:val="004B5968"/>
    <w:rsid w:val="004C296A"/>
    <w:rsid w:val="004C4296"/>
    <w:rsid w:val="004C5F6A"/>
    <w:rsid w:val="004D0435"/>
    <w:rsid w:val="004D35F4"/>
    <w:rsid w:val="004D5F05"/>
    <w:rsid w:val="004D6C13"/>
    <w:rsid w:val="004E1622"/>
    <w:rsid w:val="004E2E3C"/>
    <w:rsid w:val="004E3E20"/>
    <w:rsid w:val="004E50B8"/>
    <w:rsid w:val="004E6843"/>
    <w:rsid w:val="004F1FF4"/>
    <w:rsid w:val="004F68B9"/>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27038"/>
    <w:rsid w:val="00530CEF"/>
    <w:rsid w:val="005327D1"/>
    <w:rsid w:val="005338B9"/>
    <w:rsid w:val="00534696"/>
    <w:rsid w:val="0053740E"/>
    <w:rsid w:val="005415A8"/>
    <w:rsid w:val="00542853"/>
    <w:rsid w:val="005436F3"/>
    <w:rsid w:val="00544287"/>
    <w:rsid w:val="00546513"/>
    <w:rsid w:val="00547849"/>
    <w:rsid w:val="005503EB"/>
    <w:rsid w:val="00551874"/>
    <w:rsid w:val="00553423"/>
    <w:rsid w:val="00554E64"/>
    <w:rsid w:val="005564F1"/>
    <w:rsid w:val="0056255B"/>
    <w:rsid w:val="00565BC5"/>
    <w:rsid w:val="005675F4"/>
    <w:rsid w:val="00567A5C"/>
    <w:rsid w:val="00571CD7"/>
    <w:rsid w:val="00573301"/>
    <w:rsid w:val="00574DA5"/>
    <w:rsid w:val="00576006"/>
    <w:rsid w:val="0058034B"/>
    <w:rsid w:val="005827DE"/>
    <w:rsid w:val="00582E22"/>
    <w:rsid w:val="0059003D"/>
    <w:rsid w:val="005903B7"/>
    <w:rsid w:val="00591FF1"/>
    <w:rsid w:val="00594DA9"/>
    <w:rsid w:val="005971E8"/>
    <w:rsid w:val="005A2668"/>
    <w:rsid w:val="005A3026"/>
    <w:rsid w:val="005A317E"/>
    <w:rsid w:val="005A362B"/>
    <w:rsid w:val="005A6497"/>
    <w:rsid w:val="005A6830"/>
    <w:rsid w:val="005B0709"/>
    <w:rsid w:val="005B2318"/>
    <w:rsid w:val="005B2C2A"/>
    <w:rsid w:val="005B2EBD"/>
    <w:rsid w:val="005B41ED"/>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5554"/>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32D38"/>
    <w:rsid w:val="006338ED"/>
    <w:rsid w:val="00634B0A"/>
    <w:rsid w:val="00641E58"/>
    <w:rsid w:val="0064659C"/>
    <w:rsid w:val="006470BC"/>
    <w:rsid w:val="006503F0"/>
    <w:rsid w:val="00653B91"/>
    <w:rsid w:val="00654786"/>
    <w:rsid w:val="00660DFF"/>
    <w:rsid w:val="00661287"/>
    <w:rsid w:val="00662557"/>
    <w:rsid w:val="0066365C"/>
    <w:rsid w:val="00664603"/>
    <w:rsid w:val="00665B87"/>
    <w:rsid w:val="00666DCA"/>
    <w:rsid w:val="00667D6E"/>
    <w:rsid w:val="00671759"/>
    <w:rsid w:val="00671E39"/>
    <w:rsid w:val="006725ED"/>
    <w:rsid w:val="00672B9A"/>
    <w:rsid w:val="00675C03"/>
    <w:rsid w:val="0067711C"/>
    <w:rsid w:val="006775FF"/>
    <w:rsid w:val="0068053D"/>
    <w:rsid w:val="00681718"/>
    <w:rsid w:val="00683EAD"/>
    <w:rsid w:val="00687FBF"/>
    <w:rsid w:val="006A2824"/>
    <w:rsid w:val="006A3818"/>
    <w:rsid w:val="006A41CC"/>
    <w:rsid w:val="006A4E2D"/>
    <w:rsid w:val="006A61D4"/>
    <w:rsid w:val="006B0BF0"/>
    <w:rsid w:val="006B3947"/>
    <w:rsid w:val="006B45C0"/>
    <w:rsid w:val="006B6E46"/>
    <w:rsid w:val="006B7227"/>
    <w:rsid w:val="006C03D8"/>
    <w:rsid w:val="006C27F8"/>
    <w:rsid w:val="006C30AA"/>
    <w:rsid w:val="006C35B4"/>
    <w:rsid w:val="006C4FEC"/>
    <w:rsid w:val="006C512F"/>
    <w:rsid w:val="006C6383"/>
    <w:rsid w:val="006D1232"/>
    <w:rsid w:val="006D2509"/>
    <w:rsid w:val="006D295F"/>
    <w:rsid w:val="006D65C3"/>
    <w:rsid w:val="006D6B51"/>
    <w:rsid w:val="006E3F5B"/>
    <w:rsid w:val="006E4184"/>
    <w:rsid w:val="006E4B96"/>
    <w:rsid w:val="006E59E6"/>
    <w:rsid w:val="006E63A8"/>
    <w:rsid w:val="006E6D4D"/>
    <w:rsid w:val="006F10D7"/>
    <w:rsid w:val="006F1BE2"/>
    <w:rsid w:val="006F1D96"/>
    <w:rsid w:val="006F2CE5"/>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20CD"/>
    <w:rsid w:val="007236C9"/>
    <w:rsid w:val="00724B7C"/>
    <w:rsid w:val="00726D29"/>
    <w:rsid w:val="00726DF0"/>
    <w:rsid w:val="00727EA1"/>
    <w:rsid w:val="00731A49"/>
    <w:rsid w:val="00731B93"/>
    <w:rsid w:val="00733DF2"/>
    <w:rsid w:val="00734F2A"/>
    <w:rsid w:val="00734F2E"/>
    <w:rsid w:val="0073517F"/>
    <w:rsid w:val="00735E26"/>
    <w:rsid w:val="0073652D"/>
    <w:rsid w:val="007367A8"/>
    <w:rsid w:val="007420F1"/>
    <w:rsid w:val="00751960"/>
    <w:rsid w:val="00752238"/>
    <w:rsid w:val="00752511"/>
    <w:rsid w:val="00754720"/>
    <w:rsid w:val="00754C63"/>
    <w:rsid w:val="007556E9"/>
    <w:rsid w:val="00756EC6"/>
    <w:rsid w:val="00757885"/>
    <w:rsid w:val="00757C6C"/>
    <w:rsid w:val="007600BF"/>
    <w:rsid w:val="00762943"/>
    <w:rsid w:val="00770239"/>
    <w:rsid w:val="00771B6F"/>
    <w:rsid w:val="00772123"/>
    <w:rsid w:val="0077317C"/>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00C"/>
    <w:rsid w:val="007A628A"/>
    <w:rsid w:val="007A6D3B"/>
    <w:rsid w:val="007A75A0"/>
    <w:rsid w:val="007A7B0E"/>
    <w:rsid w:val="007A7DEF"/>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4D32"/>
    <w:rsid w:val="007D769A"/>
    <w:rsid w:val="007E0320"/>
    <w:rsid w:val="007E08A1"/>
    <w:rsid w:val="007E7276"/>
    <w:rsid w:val="007E7D9E"/>
    <w:rsid w:val="007E7F82"/>
    <w:rsid w:val="007F0A1A"/>
    <w:rsid w:val="007F17B6"/>
    <w:rsid w:val="007F5354"/>
    <w:rsid w:val="00801BAC"/>
    <w:rsid w:val="0080235A"/>
    <w:rsid w:val="00803744"/>
    <w:rsid w:val="00806AED"/>
    <w:rsid w:val="00806BEA"/>
    <w:rsid w:val="00806F8C"/>
    <w:rsid w:val="00810841"/>
    <w:rsid w:val="00811A55"/>
    <w:rsid w:val="00811B09"/>
    <w:rsid w:val="00811C6C"/>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8A2"/>
    <w:rsid w:val="008557CE"/>
    <w:rsid w:val="00856630"/>
    <w:rsid w:val="00856A48"/>
    <w:rsid w:val="00860E0F"/>
    <w:rsid w:val="00860E91"/>
    <w:rsid w:val="00861B5E"/>
    <w:rsid w:val="00861E0B"/>
    <w:rsid w:val="008644E9"/>
    <w:rsid w:val="00865E6A"/>
    <w:rsid w:val="008679FA"/>
    <w:rsid w:val="0087019D"/>
    <w:rsid w:val="0088000F"/>
    <w:rsid w:val="0088016C"/>
    <w:rsid w:val="00884703"/>
    <w:rsid w:val="00884D86"/>
    <w:rsid w:val="00887046"/>
    <w:rsid w:val="00887625"/>
    <w:rsid w:val="00891041"/>
    <w:rsid w:val="008925E7"/>
    <w:rsid w:val="008930AA"/>
    <w:rsid w:val="008A4207"/>
    <w:rsid w:val="008A4AF9"/>
    <w:rsid w:val="008B0C47"/>
    <w:rsid w:val="008B5F76"/>
    <w:rsid w:val="008B64C0"/>
    <w:rsid w:val="008C1370"/>
    <w:rsid w:val="008C1D9F"/>
    <w:rsid w:val="008C2CBF"/>
    <w:rsid w:val="008C319B"/>
    <w:rsid w:val="008C4A91"/>
    <w:rsid w:val="008C5FF2"/>
    <w:rsid w:val="008C6B6A"/>
    <w:rsid w:val="008C7056"/>
    <w:rsid w:val="008C71A7"/>
    <w:rsid w:val="008C7D4F"/>
    <w:rsid w:val="008D11B3"/>
    <w:rsid w:val="008D27F4"/>
    <w:rsid w:val="008D34DB"/>
    <w:rsid w:val="008E03A4"/>
    <w:rsid w:val="008E0DCE"/>
    <w:rsid w:val="008E1863"/>
    <w:rsid w:val="008E2477"/>
    <w:rsid w:val="008E3268"/>
    <w:rsid w:val="008F0774"/>
    <w:rsid w:val="008F1C1D"/>
    <w:rsid w:val="008F3EF3"/>
    <w:rsid w:val="008F4484"/>
    <w:rsid w:val="008F48C3"/>
    <w:rsid w:val="008F5D1C"/>
    <w:rsid w:val="008F7206"/>
    <w:rsid w:val="00904041"/>
    <w:rsid w:val="00905004"/>
    <w:rsid w:val="00905674"/>
    <w:rsid w:val="00905A78"/>
    <w:rsid w:val="009063F0"/>
    <w:rsid w:val="00907354"/>
    <w:rsid w:val="009079D1"/>
    <w:rsid w:val="00911CDB"/>
    <w:rsid w:val="00916098"/>
    <w:rsid w:val="009172D4"/>
    <w:rsid w:val="00923669"/>
    <w:rsid w:val="00923A77"/>
    <w:rsid w:val="00924566"/>
    <w:rsid w:val="009248F5"/>
    <w:rsid w:val="00925341"/>
    <w:rsid w:val="00925A74"/>
    <w:rsid w:val="00930056"/>
    <w:rsid w:val="00931303"/>
    <w:rsid w:val="00931830"/>
    <w:rsid w:val="00933BD1"/>
    <w:rsid w:val="00935E2D"/>
    <w:rsid w:val="00937205"/>
    <w:rsid w:val="00937340"/>
    <w:rsid w:val="0093752B"/>
    <w:rsid w:val="00940491"/>
    <w:rsid w:val="00940520"/>
    <w:rsid w:val="00940884"/>
    <w:rsid w:val="009421FF"/>
    <w:rsid w:val="00942CEB"/>
    <w:rsid w:val="009435EE"/>
    <w:rsid w:val="00944F07"/>
    <w:rsid w:val="00945E5A"/>
    <w:rsid w:val="0095184B"/>
    <w:rsid w:val="009524FA"/>
    <w:rsid w:val="009545B8"/>
    <w:rsid w:val="00954732"/>
    <w:rsid w:val="009561DD"/>
    <w:rsid w:val="00957346"/>
    <w:rsid w:val="00966764"/>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8C5"/>
    <w:rsid w:val="009B5EF6"/>
    <w:rsid w:val="009B7049"/>
    <w:rsid w:val="009C0482"/>
    <w:rsid w:val="009C77A1"/>
    <w:rsid w:val="009D1DB0"/>
    <w:rsid w:val="009D2C1D"/>
    <w:rsid w:val="009D30D0"/>
    <w:rsid w:val="009D4D70"/>
    <w:rsid w:val="009E0D24"/>
    <w:rsid w:val="009E2021"/>
    <w:rsid w:val="009F2DC5"/>
    <w:rsid w:val="009F3E03"/>
    <w:rsid w:val="00A007FC"/>
    <w:rsid w:val="00A0745E"/>
    <w:rsid w:val="00A110BC"/>
    <w:rsid w:val="00A12347"/>
    <w:rsid w:val="00A14ABF"/>
    <w:rsid w:val="00A14EED"/>
    <w:rsid w:val="00A154AF"/>
    <w:rsid w:val="00A171A0"/>
    <w:rsid w:val="00A2116F"/>
    <w:rsid w:val="00A243DD"/>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444"/>
    <w:rsid w:val="00AA591D"/>
    <w:rsid w:val="00AA77E5"/>
    <w:rsid w:val="00AB1298"/>
    <w:rsid w:val="00AB4039"/>
    <w:rsid w:val="00AB405C"/>
    <w:rsid w:val="00AB4EB4"/>
    <w:rsid w:val="00AB5199"/>
    <w:rsid w:val="00AB6BC8"/>
    <w:rsid w:val="00AB6D32"/>
    <w:rsid w:val="00AB7743"/>
    <w:rsid w:val="00AB7C21"/>
    <w:rsid w:val="00AC2EF7"/>
    <w:rsid w:val="00AC383C"/>
    <w:rsid w:val="00AC6121"/>
    <w:rsid w:val="00AC78C7"/>
    <w:rsid w:val="00AD088B"/>
    <w:rsid w:val="00AD1D03"/>
    <w:rsid w:val="00AD7923"/>
    <w:rsid w:val="00AE05AC"/>
    <w:rsid w:val="00AE1023"/>
    <w:rsid w:val="00AE295A"/>
    <w:rsid w:val="00AE3575"/>
    <w:rsid w:val="00AE39CA"/>
    <w:rsid w:val="00AE3FF4"/>
    <w:rsid w:val="00AE4C88"/>
    <w:rsid w:val="00AE57F7"/>
    <w:rsid w:val="00AF47AB"/>
    <w:rsid w:val="00AF4A3C"/>
    <w:rsid w:val="00AF7920"/>
    <w:rsid w:val="00AF7FDA"/>
    <w:rsid w:val="00B00196"/>
    <w:rsid w:val="00B002A8"/>
    <w:rsid w:val="00B02B4C"/>
    <w:rsid w:val="00B02E7D"/>
    <w:rsid w:val="00B0563E"/>
    <w:rsid w:val="00B078B5"/>
    <w:rsid w:val="00B108D3"/>
    <w:rsid w:val="00B118AF"/>
    <w:rsid w:val="00B11946"/>
    <w:rsid w:val="00B17579"/>
    <w:rsid w:val="00B25945"/>
    <w:rsid w:val="00B263EE"/>
    <w:rsid w:val="00B26FF6"/>
    <w:rsid w:val="00B30D7B"/>
    <w:rsid w:val="00B30EEB"/>
    <w:rsid w:val="00B31BCD"/>
    <w:rsid w:val="00B350F8"/>
    <w:rsid w:val="00B35B5D"/>
    <w:rsid w:val="00B451A9"/>
    <w:rsid w:val="00B45E11"/>
    <w:rsid w:val="00B5049F"/>
    <w:rsid w:val="00B5095D"/>
    <w:rsid w:val="00B52D94"/>
    <w:rsid w:val="00B53759"/>
    <w:rsid w:val="00B5599B"/>
    <w:rsid w:val="00B56B78"/>
    <w:rsid w:val="00B604C5"/>
    <w:rsid w:val="00B6250E"/>
    <w:rsid w:val="00B631CA"/>
    <w:rsid w:val="00B6345C"/>
    <w:rsid w:val="00B65576"/>
    <w:rsid w:val="00B65F8D"/>
    <w:rsid w:val="00B66E82"/>
    <w:rsid w:val="00B67005"/>
    <w:rsid w:val="00B70649"/>
    <w:rsid w:val="00B7189A"/>
    <w:rsid w:val="00B71D57"/>
    <w:rsid w:val="00B7241E"/>
    <w:rsid w:val="00B75285"/>
    <w:rsid w:val="00B816A9"/>
    <w:rsid w:val="00B84052"/>
    <w:rsid w:val="00B859FE"/>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077C"/>
    <w:rsid w:val="00BE1E80"/>
    <w:rsid w:val="00BE3B5F"/>
    <w:rsid w:val="00BE44C0"/>
    <w:rsid w:val="00BE4DED"/>
    <w:rsid w:val="00BE4E7B"/>
    <w:rsid w:val="00BE57ED"/>
    <w:rsid w:val="00BE70EF"/>
    <w:rsid w:val="00BF28CA"/>
    <w:rsid w:val="00BF3604"/>
    <w:rsid w:val="00BF3ED2"/>
    <w:rsid w:val="00BF6C3C"/>
    <w:rsid w:val="00C018E1"/>
    <w:rsid w:val="00C02354"/>
    <w:rsid w:val="00C02E4D"/>
    <w:rsid w:val="00C02E91"/>
    <w:rsid w:val="00C11E8D"/>
    <w:rsid w:val="00C13CBF"/>
    <w:rsid w:val="00C15A5C"/>
    <w:rsid w:val="00C16658"/>
    <w:rsid w:val="00C20682"/>
    <w:rsid w:val="00C21A30"/>
    <w:rsid w:val="00C239C7"/>
    <w:rsid w:val="00C2513D"/>
    <w:rsid w:val="00C31778"/>
    <w:rsid w:val="00C31998"/>
    <w:rsid w:val="00C328A4"/>
    <w:rsid w:val="00C33825"/>
    <w:rsid w:val="00C33CC2"/>
    <w:rsid w:val="00C36986"/>
    <w:rsid w:val="00C3699C"/>
    <w:rsid w:val="00C3699D"/>
    <w:rsid w:val="00C375AE"/>
    <w:rsid w:val="00C416FC"/>
    <w:rsid w:val="00C43461"/>
    <w:rsid w:val="00C477E2"/>
    <w:rsid w:val="00C52CE8"/>
    <w:rsid w:val="00C5388F"/>
    <w:rsid w:val="00C55769"/>
    <w:rsid w:val="00C6077A"/>
    <w:rsid w:val="00C66FF1"/>
    <w:rsid w:val="00C67019"/>
    <w:rsid w:val="00C71106"/>
    <w:rsid w:val="00C712B1"/>
    <w:rsid w:val="00C722F8"/>
    <w:rsid w:val="00C74092"/>
    <w:rsid w:val="00C76FCA"/>
    <w:rsid w:val="00C828B5"/>
    <w:rsid w:val="00C83309"/>
    <w:rsid w:val="00C85F5E"/>
    <w:rsid w:val="00C863CF"/>
    <w:rsid w:val="00C86725"/>
    <w:rsid w:val="00C86C9B"/>
    <w:rsid w:val="00C91CD5"/>
    <w:rsid w:val="00C9296B"/>
    <w:rsid w:val="00C941BF"/>
    <w:rsid w:val="00C94F8D"/>
    <w:rsid w:val="00C96318"/>
    <w:rsid w:val="00C96400"/>
    <w:rsid w:val="00C96519"/>
    <w:rsid w:val="00C96E02"/>
    <w:rsid w:val="00CA1F39"/>
    <w:rsid w:val="00CA2D42"/>
    <w:rsid w:val="00CA6504"/>
    <w:rsid w:val="00CA7C0F"/>
    <w:rsid w:val="00CB0745"/>
    <w:rsid w:val="00CC06F2"/>
    <w:rsid w:val="00CC4554"/>
    <w:rsid w:val="00CC71E5"/>
    <w:rsid w:val="00CD153A"/>
    <w:rsid w:val="00CD48F2"/>
    <w:rsid w:val="00CD4ECF"/>
    <w:rsid w:val="00CD6BEE"/>
    <w:rsid w:val="00CD6D01"/>
    <w:rsid w:val="00CD74B4"/>
    <w:rsid w:val="00CE0B39"/>
    <w:rsid w:val="00CE1223"/>
    <w:rsid w:val="00CE1698"/>
    <w:rsid w:val="00CE4918"/>
    <w:rsid w:val="00CE5633"/>
    <w:rsid w:val="00CF5BBD"/>
    <w:rsid w:val="00CF74D6"/>
    <w:rsid w:val="00CF7BA6"/>
    <w:rsid w:val="00D0250F"/>
    <w:rsid w:val="00D02C07"/>
    <w:rsid w:val="00D04EEC"/>
    <w:rsid w:val="00D0624C"/>
    <w:rsid w:val="00D06E16"/>
    <w:rsid w:val="00D130F4"/>
    <w:rsid w:val="00D14BA2"/>
    <w:rsid w:val="00D170F4"/>
    <w:rsid w:val="00D222FF"/>
    <w:rsid w:val="00D23B42"/>
    <w:rsid w:val="00D26294"/>
    <w:rsid w:val="00D276C2"/>
    <w:rsid w:val="00D27EB1"/>
    <w:rsid w:val="00D3352A"/>
    <w:rsid w:val="00D358EA"/>
    <w:rsid w:val="00D35CA8"/>
    <w:rsid w:val="00D450EF"/>
    <w:rsid w:val="00D47119"/>
    <w:rsid w:val="00D47314"/>
    <w:rsid w:val="00D510E5"/>
    <w:rsid w:val="00D512DB"/>
    <w:rsid w:val="00D5538C"/>
    <w:rsid w:val="00D55771"/>
    <w:rsid w:val="00D56DCB"/>
    <w:rsid w:val="00D60264"/>
    <w:rsid w:val="00D62E22"/>
    <w:rsid w:val="00D670DD"/>
    <w:rsid w:val="00D70847"/>
    <w:rsid w:val="00D7103A"/>
    <w:rsid w:val="00D74300"/>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4488"/>
    <w:rsid w:val="00DB4D50"/>
    <w:rsid w:val="00DB4D6E"/>
    <w:rsid w:val="00DB6039"/>
    <w:rsid w:val="00DC0361"/>
    <w:rsid w:val="00DC3218"/>
    <w:rsid w:val="00DC3EB1"/>
    <w:rsid w:val="00DC463A"/>
    <w:rsid w:val="00DC48AE"/>
    <w:rsid w:val="00DD73B9"/>
    <w:rsid w:val="00DD7A47"/>
    <w:rsid w:val="00DE27AB"/>
    <w:rsid w:val="00DE3294"/>
    <w:rsid w:val="00DE3C20"/>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5217"/>
    <w:rsid w:val="00E35D31"/>
    <w:rsid w:val="00E37317"/>
    <w:rsid w:val="00E41521"/>
    <w:rsid w:val="00E439B6"/>
    <w:rsid w:val="00E44188"/>
    <w:rsid w:val="00E4479A"/>
    <w:rsid w:val="00E46F37"/>
    <w:rsid w:val="00E50921"/>
    <w:rsid w:val="00E50BDE"/>
    <w:rsid w:val="00E512A3"/>
    <w:rsid w:val="00E52CF2"/>
    <w:rsid w:val="00E54AA1"/>
    <w:rsid w:val="00E60885"/>
    <w:rsid w:val="00E713BD"/>
    <w:rsid w:val="00E72135"/>
    <w:rsid w:val="00E728B1"/>
    <w:rsid w:val="00E73324"/>
    <w:rsid w:val="00E74B40"/>
    <w:rsid w:val="00E76064"/>
    <w:rsid w:val="00E77640"/>
    <w:rsid w:val="00E80639"/>
    <w:rsid w:val="00E8064D"/>
    <w:rsid w:val="00E84519"/>
    <w:rsid w:val="00E86408"/>
    <w:rsid w:val="00E86B83"/>
    <w:rsid w:val="00E94133"/>
    <w:rsid w:val="00E9442B"/>
    <w:rsid w:val="00E9588B"/>
    <w:rsid w:val="00E9652B"/>
    <w:rsid w:val="00E97EE1"/>
    <w:rsid w:val="00E97F0C"/>
    <w:rsid w:val="00EA2113"/>
    <w:rsid w:val="00EA3B49"/>
    <w:rsid w:val="00EA57F7"/>
    <w:rsid w:val="00EA6108"/>
    <w:rsid w:val="00EB1AE1"/>
    <w:rsid w:val="00EC0343"/>
    <w:rsid w:val="00EC2CAD"/>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EF742C"/>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1913"/>
    <w:rsid w:val="00F22811"/>
    <w:rsid w:val="00F23B8F"/>
    <w:rsid w:val="00F25171"/>
    <w:rsid w:val="00F270C1"/>
    <w:rsid w:val="00F31487"/>
    <w:rsid w:val="00F3255F"/>
    <w:rsid w:val="00F328D5"/>
    <w:rsid w:val="00F329C9"/>
    <w:rsid w:val="00F32D5B"/>
    <w:rsid w:val="00F3347E"/>
    <w:rsid w:val="00F35075"/>
    <w:rsid w:val="00F36C95"/>
    <w:rsid w:val="00F41A55"/>
    <w:rsid w:val="00F42929"/>
    <w:rsid w:val="00F45465"/>
    <w:rsid w:val="00F45B78"/>
    <w:rsid w:val="00F45F14"/>
    <w:rsid w:val="00F47C2A"/>
    <w:rsid w:val="00F50415"/>
    <w:rsid w:val="00F506DD"/>
    <w:rsid w:val="00F53797"/>
    <w:rsid w:val="00F53CE8"/>
    <w:rsid w:val="00F541D0"/>
    <w:rsid w:val="00F55E60"/>
    <w:rsid w:val="00F609F4"/>
    <w:rsid w:val="00F62E88"/>
    <w:rsid w:val="00F6362B"/>
    <w:rsid w:val="00F7042B"/>
    <w:rsid w:val="00F71662"/>
    <w:rsid w:val="00F72D3C"/>
    <w:rsid w:val="00F743BD"/>
    <w:rsid w:val="00F751A4"/>
    <w:rsid w:val="00F75C3F"/>
    <w:rsid w:val="00F75E39"/>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4AA4"/>
    <w:rsid w:val="00FA5595"/>
    <w:rsid w:val="00FB1B2E"/>
    <w:rsid w:val="00FB1DA7"/>
    <w:rsid w:val="00FB35EB"/>
    <w:rsid w:val="00FB40FF"/>
    <w:rsid w:val="00FB4203"/>
    <w:rsid w:val="00FB5968"/>
    <w:rsid w:val="00FC1E17"/>
    <w:rsid w:val="00FC2AA0"/>
    <w:rsid w:val="00FC49E4"/>
    <w:rsid w:val="00FC6E35"/>
    <w:rsid w:val="00FD1BA3"/>
    <w:rsid w:val="00FD1DDA"/>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B0E64-3741-450D-BEEC-AC8D6411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833</TotalTime>
  <Pages>21</Pages>
  <Words>7872</Words>
  <Characters>44871</Characters>
  <Application>Microsoft Office Word</Application>
  <DocSecurity>8</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dopisni list_AKOS 2</vt:lpstr>
    </vt:vector>
  </TitlesOfParts>
  <Company>Agencija za komunikacijska omrežja in storitve</Company>
  <LinksUpToDate>false</LinksUpToDate>
  <CharactersWithSpaces>52638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4</cp:revision>
  <cp:lastPrinted>2019-12-11T07:58:00Z</cp:lastPrinted>
  <dcterms:created xsi:type="dcterms:W3CDTF">2020-08-27T08:35:00Z</dcterms:created>
  <dcterms:modified xsi:type="dcterms:W3CDTF">2020-12-21T09:28:00Z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